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86"/>
        <w:gridCol w:w="4468"/>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924EEA" w:rsidRDefault="00A02C54" w:rsidP="00A02C54">
            <w:pPr>
              <w:pStyle w:val="af9"/>
              <w:rPr>
                <w:color w:val="auto"/>
                <w:sz w:val="20"/>
              </w:rPr>
            </w:pPr>
            <w:r w:rsidRPr="00924EEA">
              <w:rPr>
                <w:color w:val="auto"/>
                <w:sz w:val="20"/>
              </w:rPr>
              <w:t>Утверждаю</w:t>
            </w:r>
          </w:p>
          <w:p w:rsidR="00A02C54" w:rsidRPr="00924EEA" w:rsidRDefault="00294C39" w:rsidP="00A02C54">
            <w:pPr>
              <w:pStyle w:val="af4"/>
              <w:rPr>
                <w:color w:val="auto"/>
                <w:sz w:val="20"/>
              </w:rPr>
            </w:pPr>
            <w:r>
              <w:rPr>
                <w:color w:val="auto"/>
                <w:sz w:val="20"/>
              </w:rPr>
              <w:t>Главный инженер</w:t>
            </w:r>
          </w:p>
          <w:p w:rsidR="00924EEA" w:rsidRPr="00924EEA" w:rsidRDefault="00924EEA" w:rsidP="00A02C54">
            <w:pPr>
              <w:pStyle w:val="af4"/>
              <w:rPr>
                <w:color w:val="auto"/>
                <w:sz w:val="20"/>
              </w:rPr>
            </w:pPr>
            <w:r w:rsidRPr="00924EEA">
              <w:rPr>
                <w:color w:val="auto"/>
                <w:sz w:val="20"/>
              </w:rPr>
              <w:t>ООО «ЕвроСибЭнерго – тепловая энергия»</w:t>
            </w:r>
          </w:p>
          <w:p w:rsidR="00A02C54" w:rsidRPr="00924EEA" w:rsidRDefault="00924EEA" w:rsidP="00A02C54">
            <w:pPr>
              <w:pStyle w:val="af4"/>
              <w:rPr>
                <w:color w:val="auto"/>
                <w:sz w:val="20"/>
              </w:rPr>
            </w:pPr>
            <w:r>
              <w:rPr>
                <w:color w:val="auto"/>
                <w:sz w:val="20"/>
              </w:rPr>
              <w:tab/>
            </w:r>
            <w:r>
              <w:rPr>
                <w:color w:val="auto"/>
                <w:sz w:val="20"/>
              </w:rPr>
              <w:tab/>
            </w:r>
            <w:r>
              <w:rPr>
                <w:color w:val="auto"/>
                <w:sz w:val="20"/>
              </w:rPr>
              <w:tab/>
            </w:r>
            <w:proofErr w:type="spellStart"/>
            <w:r w:rsidR="00294C39">
              <w:rPr>
                <w:color w:val="auto"/>
                <w:sz w:val="20"/>
              </w:rPr>
              <w:t>Тельбухов</w:t>
            </w:r>
            <w:proofErr w:type="spellEnd"/>
            <w:r w:rsidR="00294C39">
              <w:rPr>
                <w:color w:val="auto"/>
                <w:sz w:val="20"/>
              </w:rPr>
              <w:t xml:space="preserve"> А.О.</w:t>
            </w:r>
            <w:bookmarkStart w:id="0" w:name="_GoBack"/>
            <w:bookmarkEnd w:id="0"/>
          </w:p>
          <w:p w:rsidR="00924EEA" w:rsidRPr="00924EEA" w:rsidRDefault="00924EEA" w:rsidP="00924EEA">
            <w:pPr>
              <w:pStyle w:val="af4"/>
              <w:rPr>
                <w:color w:val="auto"/>
                <w:sz w:val="20"/>
              </w:rPr>
            </w:pPr>
            <w:r w:rsidRPr="00924EEA">
              <w:rPr>
                <w:color w:val="auto"/>
                <w:sz w:val="20"/>
              </w:rPr>
              <w:t>___________________________________</w:t>
            </w:r>
          </w:p>
          <w:p w:rsidR="00A02C54" w:rsidRPr="00924EEA" w:rsidRDefault="00924EEA" w:rsidP="00924EEA">
            <w:pPr>
              <w:pStyle w:val="af4"/>
              <w:rPr>
                <w:color w:val="auto"/>
                <w:sz w:val="20"/>
              </w:rPr>
            </w:pPr>
            <w:r w:rsidRPr="00924EEA">
              <w:rPr>
                <w:color w:val="auto"/>
                <w:sz w:val="20"/>
              </w:rPr>
              <w:t>«_______» ___________________ 2023 г.</w:t>
            </w: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Default="007C6F2F"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959C577A08A744C4BA92AB58CC5264E8"/>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924EEA" w:rsidRPr="00924EEA" w:rsidRDefault="00924EEA" w:rsidP="00924EEA">
            <w:pPr>
              <w:pStyle w:val="af1"/>
              <w:ind w:left="29" w:right="310"/>
              <w:rPr>
                <w:b/>
                <w:color w:val="auto"/>
              </w:rPr>
            </w:pPr>
            <w:r w:rsidRPr="00924EEA">
              <w:rPr>
                <w:b/>
                <w:color w:val="auto"/>
              </w:rPr>
              <w:t xml:space="preserve">«Ремонт штукатурного слоя лестниц правого и левого берегов, а также защитного слоя бетона на </w:t>
            </w:r>
            <w:proofErr w:type="spellStart"/>
            <w:r w:rsidRPr="00924EEA">
              <w:rPr>
                <w:b/>
                <w:color w:val="auto"/>
              </w:rPr>
              <w:t>шандорной</w:t>
            </w:r>
            <w:proofErr w:type="spellEnd"/>
            <w:r w:rsidRPr="00924EEA">
              <w:rPr>
                <w:b/>
                <w:color w:val="auto"/>
              </w:rPr>
              <w:t xml:space="preserve"> площадке»</w:t>
            </w:r>
          </w:p>
          <w:p w:rsidR="00A02C54" w:rsidRPr="002E30A6" w:rsidRDefault="00A02C54" w:rsidP="00A02C54">
            <w:pPr>
              <w:pStyle w:val="af1"/>
              <w:rPr>
                <w:color w:val="auto"/>
              </w:rPr>
            </w:pPr>
            <w:r w:rsidRPr="002E30A6">
              <w:rPr>
                <w:color w:val="auto"/>
              </w:rPr>
              <w:t xml:space="preserve">для </w:t>
            </w:r>
            <w:r w:rsidR="00924EEA">
              <w:rPr>
                <w:color w:val="auto"/>
              </w:rPr>
              <w:t>ООО «ЕвроСибЭнерго – тепловая энергия»</w:t>
            </w:r>
          </w:p>
          <w:p w:rsidR="00A02C54" w:rsidRPr="002E30A6" w:rsidRDefault="00A02C54" w:rsidP="00924EEA">
            <w:pPr>
              <w:pStyle w:val="afd"/>
              <w:ind w:left="3402" w:right="3402"/>
              <w:rPr>
                <w:color w:val="auto"/>
              </w:rPr>
            </w:pPr>
            <w:r w:rsidRPr="002E30A6">
              <w:rPr>
                <w:color w:val="auto"/>
              </w:rPr>
              <w:t>№</w:t>
            </w:r>
            <w:r w:rsidR="00F17814" w:rsidRPr="002E30A6">
              <w:rPr>
                <w:color w:val="auto"/>
              </w:rPr>
              <w:t xml:space="preserve"> </w:t>
            </w:r>
            <w:r w:rsidR="00924EEA">
              <w:rPr>
                <w:color w:val="auto"/>
              </w:rPr>
              <w:t>34</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294C39">
          <w:rPr>
            <w:noProof/>
            <w:webHidden/>
          </w:rPr>
          <w:t>3</w:t>
        </w:r>
        <w:r w:rsidR="002E3D57">
          <w:rPr>
            <w:noProof/>
            <w:webHidden/>
          </w:rPr>
          <w:fldChar w:fldCharType="end"/>
        </w:r>
      </w:hyperlink>
    </w:p>
    <w:p w:rsidR="002E3D57" w:rsidRDefault="007C6F2F">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294C39">
          <w:rPr>
            <w:noProof/>
            <w:webHidden/>
          </w:rPr>
          <w:t>5</w:t>
        </w:r>
        <w:r w:rsidR="002E3D57">
          <w:rPr>
            <w:noProof/>
            <w:webHidden/>
          </w:rPr>
          <w:fldChar w:fldCharType="end"/>
        </w:r>
      </w:hyperlink>
    </w:p>
    <w:p w:rsidR="002E3D57" w:rsidRDefault="007C6F2F">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294C39">
          <w:rPr>
            <w:noProof/>
            <w:webHidden/>
          </w:rPr>
          <w:t>6</w:t>
        </w:r>
        <w:r w:rsidR="002E3D57">
          <w:rPr>
            <w:noProof/>
            <w:webHidden/>
          </w:rPr>
          <w:fldChar w:fldCharType="end"/>
        </w:r>
      </w:hyperlink>
    </w:p>
    <w:p w:rsidR="002E3D57" w:rsidRDefault="007C6F2F">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294C39">
          <w:rPr>
            <w:noProof/>
            <w:webHidden/>
          </w:rPr>
          <w:t>8</w:t>
        </w:r>
        <w:r w:rsidR="002E3D57">
          <w:rPr>
            <w:noProof/>
            <w:webHidden/>
          </w:rPr>
          <w:fldChar w:fldCharType="end"/>
        </w:r>
      </w:hyperlink>
    </w:p>
    <w:p w:rsidR="002E3D57" w:rsidRDefault="007C6F2F">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294C39">
          <w:rPr>
            <w:noProof/>
            <w:webHidden/>
          </w:rPr>
          <w:t>13</w:t>
        </w:r>
        <w:r w:rsidR="002E3D57">
          <w:rPr>
            <w:noProof/>
            <w:webHidden/>
          </w:rPr>
          <w:fldChar w:fldCharType="end"/>
        </w:r>
      </w:hyperlink>
    </w:p>
    <w:p w:rsidR="002E3D57" w:rsidRDefault="007C6F2F">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294C39">
          <w:rPr>
            <w:noProof/>
            <w:webHidden/>
          </w:rPr>
          <w:t>20</w:t>
        </w:r>
        <w:r w:rsidR="002E3D57">
          <w:rPr>
            <w:noProof/>
            <w:webHidden/>
          </w:rPr>
          <w:fldChar w:fldCharType="end"/>
        </w:r>
      </w:hyperlink>
    </w:p>
    <w:p w:rsidR="002E3D57" w:rsidRDefault="007C6F2F">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294C39">
          <w:rPr>
            <w:noProof/>
            <w:webHidden/>
          </w:rPr>
          <w:t>23</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7C6F2F"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8F603B" w:rsidP="00E828B0"/>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7C6F2F" w:rsidP="00E828B0">
            <w:pPr>
              <w:rPr>
                <w:highlight w:val="yellow"/>
              </w:rPr>
            </w:pPr>
            <w:r>
              <w:t xml:space="preserve">«Ремонт штукатурного слоя лестниц правого и левого берегов, а также защитного слоя бетона на </w:t>
            </w:r>
            <w:proofErr w:type="spellStart"/>
            <w:r>
              <w:t>шандорной</w:t>
            </w:r>
            <w:proofErr w:type="spellEnd"/>
            <w:r>
              <w:t xml:space="preserve"> площадке»</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7C6F2F" w:rsidP="00A51E54">
            <w:r>
              <w:t>960 618,00 рублей без учета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7C6F2F" w:rsidP="00E828B0">
            <w:r>
              <w:t>192 123,60 рублей</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7C6F2F" w:rsidP="007C6F2F">
            <w:pPr>
              <w:rPr>
                <w:noProof/>
              </w:rPr>
            </w:pPr>
            <w:r>
              <w:rPr>
                <w:noProof/>
              </w:rPr>
              <w:t>Превышение НМЦД допустимо</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7C6F2F" w:rsidP="00E62872">
            <w:pPr>
              <w:rPr>
                <w:noProof/>
              </w:rPr>
            </w:pPr>
            <w:r>
              <w:rPr>
                <w:noProof/>
              </w:rPr>
              <w:t>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6232EB" w:rsidP="00E62872">
            <w:r w:rsidRPr="006232EB">
              <w:t xml:space="preserve">Кроме того цена материалов (в </w:t>
            </w:r>
            <w:proofErr w:type="spellStart"/>
            <w:r w:rsidRPr="006232EB">
              <w:t>т.ч</w:t>
            </w:r>
            <w:proofErr w:type="spellEnd"/>
            <w:r w:rsidRPr="006232EB">
              <w:t>. оборудования), предоставляемых заказчиком</w:t>
            </w:r>
          </w:p>
        </w:tc>
        <w:tc>
          <w:tcPr>
            <w:tcW w:w="4395" w:type="dxa"/>
            <w:shd w:val="clear" w:color="auto" w:fill="FFFFCD" w:themeFill="background2"/>
          </w:tcPr>
          <w:p w:rsidR="00E62872" w:rsidRDefault="00BA412E" w:rsidP="00E62872">
            <w:pPr>
              <w:rPr>
                <w:noProof/>
              </w:rPr>
            </w:pPr>
            <w:r>
              <w:rPr>
                <w:noProof/>
              </w:rPr>
              <w:t>0,00</w:t>
            </w:r>
          </w:p>
        </w:tc>
      </w:tr>
      <w:tr w:rsidR="00BA412E" w:rsidRPr="002E30A6" w:rsidTr="000E3344">
        <w:trPr>
          <w:trHeight w:val="997"/>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Наименование проекта (программы) в рамках которого проводится закупка. Краткое описание предмета закупки</w:t>
            </w:r>
          </w:p>
        </w:tc>
        <w:tc>
          <w:tcPr>
            <w:tcW w:w="4395" w:type="dxa"/>
          </w:tcPr>
          <w:p w:rsidR="00BA412E" w:rsidRPr="002E30A6" w:rsidRDefault="00BA412E" w:rsidP="00BA412E">
            <w:pPr>
              <w:rPr>
                <w:highlight w:val="yellow"/>
              </w:rPr>
            </w:pPr>
            <w:r>
              <w:t xml:space="preserve">«Ремонт штукатурного слоя лестниц правого и левого берегов, а также защитного слоя бетона на </w:t>
            </w:r>
            <w:proofErr w:type="spellStart"/>
            <w:r>
              <w:t>шандорной</w:t>
            </w:r>
            <w:proofErr w:type="spellEnd"/>
            <w:r>
              <w:t xml:space="preserve"> площадке»</w:t>
            </w:r>
          </w:p>
        </w:tc>
      </w:tr>
      <w:tr w:rsidR="00BA412E" w:rsidRPr="002E30A6" w:rsidTr="008B7720">
        <w:trPr>
          <w:trHeight w:val="567"/>
        </w:trPr>
        <w:tc>
          <w:tcPr>
            <w:tcW w:w="851" w:type="dxa"/>
          </w:tcPr>
          <w:p w:rsidR="00BA412E" w:rsidRPr="002E30A6" w:rsidRDefault="00BA412E" w:rsidP="00BA412E">
            <w:pPr>
              <w:pStyle w:val="119"/>
              <w:rPr>
                <w:color w:val="auto"/>
              </w:rPr>
            </w:pPr>
          </w:p>
        </w:tc>
        <w:tc>
          <w:tcPr>
            <w:tcW w:w="4394" w:type="dxa"/>
          </w:tcPr>
          <w:p w:rsidR="00BA412E" w:rsidRPr="0097533B" w:rsidRDefault="00BA412E" w:rsidP="00BA412E">
            <w:r w:rsidRPr="0097533B">
              <w:t>Рассмотрение альтернативных предложений</w:t>
            </w:r>
          </w:p>
        </w:tc>
        <w:tc>
          <w:tcPr>
            <w:tcW w:w="4395" w:type="dxa"/>
          </w:tcPr>
          <w:p w:rsidR="00BA412E" w:rsidRPr="0097533B" w:rsidRDefault="00BA412E" w:rsidP="00BA412E">
            <w:pPr>
              <w:rPr>
                <w:noProof/>
              </w:rPr>
            </w:pPr>
            <w:r w:rsidRPr="00BA412E">
              <w:rPr>
                <w:noProof/>
              </w:rPr>
              <w:t>Альтернативное предложение не предусмотрено</w:t>
            </w:r>
          </w:p>
        </w:tc>
      </w:tr>
      <w:tr w:rsidR="00BA412E" w:rsidRPr="002E30A6" w:rsidTr="008B7720">
        <w:trPr>
          <w:trHeight w:val="567"/>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Делимость предмета закупки</w:t>
            </w:r>
          </w:p>
        </w:tc>
        <w:tc>
          <w:tcPr>
            <w:tcW w:w="4395" w:type="dxa"/>
          </w:tcPr>
          <w:p w:rsidR="00BA412E" w:rsidRPr="002E30A6" w:rsidRDefault="00BA412E" w:rsidP="00BA412E">
            <w:pPr>
              <w:rPr>
                <w:noProof/>
              </w:rPr>
            </w:pPr>
            <w:r w:rsidRPr="00BA412E">
              <w:rPr>
                <w:noProof/>
              </w:rPr>
              <w:t>Предмет закупки не является делимым</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pPr>
              <w:rPr>
                <w:lang w:val="en-US"/>
              </w:rPr>
            </w:pPr>
            <w:r w:rsidRPr="002E30A6">
              <w:t>Способ закупки</w:t>
            </w:r>
          </w:p>
        </w:tc>
        <w:tc>
          <w:tcPr>
            <w:tcW w:w="4395" w:type="dxa"/>
          </w:tcPr>
          <w:p w:rsidR="00BA412E" w:rsidRPr="002E30A6" w:rsidRDefault="00BA412E" w:rsidP="00BA412E">
            <w:pPr>
              <w:rPr>
                <w:noProof/>
              </w:rPr>
            </w:pPr>
            <w:r>
              <w:rPr>
                <w:noProof/>
              </w:rPr>
              <w:t>Анализ предложений</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Технический специалист (для вопросов об объекте закупки)</w:t>
            </w:r>
          </w:p>
        </w:tc>
        <w:tc>
          <w:tcPr>
            <w:tcW w:w="4395" w:type="dxa"/>
          </w:tcPr>
          <w:p w:rsidR="00BA412E" w:rsidRPr="002E30A6" w:rsidRDefault="00BA412E" w:rsidP="00BA412E">
            <w:r w:rsidRPr="00BA412E">
              <w:t>Тихонов Александр Сергеевич</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Телефон технического специалиста</w:t>
            </w:r>
          </w:p>
        </w:tc>
        <w:tc>
          <w:tcPr>
            <w:tcW w:w="4395" w:type="dxa"/>
          </w:tcPr>
          <w:p w:rsidR="00BA412E" w:rsidRPr="002E30A6" w:rsidRDefault="00BA412E" w:rsidP="00BA412E">
            <w:r>
              <w:t>+7 (921) 017 65 75</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Электронная почта технического специалиста заказчика</w:t>
            </w:r>
          </w:p>
        </w:tc>
        <w:tc>
          <w:tcPr>
            <w:tcW w:w="4395" w:type="dxa"/>
          </w:tcPr>
          <w:p w:rsidR="00BA412E" w:rsidRPr="002E30A6" w:rsidRDefault="00BA412E" w:rsidP="00BA412E">
            <w:r w:rsidRPr="00BA412E">
              <w:t>tihonov_as@irkutskenergo.ru</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Куратор закупки (для вопросов о процедуре закупки)</w:t>
            </w:r>
          </w:p>
        </w:tc>
        <w:tc>
          <w:tcPr>
            <w:tcW w:w="4395" w:type="dxa"/>
          </w:tcPr>
          <w:p w:rsidR="00BA412E" w:rsidRPr="002E30A6" w:rsidRDefault="00BA412E" w:rsidP="00BA412E">
            <w:r w:rsidRPr="00BA412E">
              <w:t>Тихонов Александр Сергеевич</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 xml:space="preserve">Телефон куратора закупки </w:t>
            </w:r>
          </w:p>
        </w:tc>
        <w:tc>
          <w:tcPr>
            <w:tcW w:w="4395" w:type="dxa"/>
          </w:tcPr>
          <w:p w:rsidR="00BA412E" w:rsidRPr="002E30A6" w:rsidRDefault="00BA412E" w:rsidP="00BA412E">
            <w:r>
              <w:t>+7 (921) 017 65 75</w:t>
            </w:r>
          </w:p>
        </w:tc>
      </w:tr>
      <w:tr w:rsidR="00BA412E" w:rsidRPr="002E30A6" w:rsidTr="009A2CC4">
        <w:trPr>
          <w:trHeight w:val="20"/>
        </w:trPr>
        <w:tc>
          <w:tcPr>
            <w:tcW w:w="851" w:type="dxa"/>
          </w:tcPr>
          <w:p w:rsidR="00BA412E" w:rsidRPr="002E30A6" w:rsidRDefault="00BA412E" w:rsidP="00BA412E">
            <w:pPr>
              <w:pStyle w:val="119"/>
              <w:rPr>
                <w:color w:val="auto"/>
              </w:rPr>
            </w:pPr>
            <w:bookmarkStart w:id="2" w:name="_Ref135041453"/>
          </w:p>
        </w:tc>
        <w:bookmarkEnd w:id="2"/>
        <w:tc>
          <w:tcPr>
            <w:tcW w:w="4394" w:type="dxa"/>
          </w:tcPr>
          <w:p w:rsidR="00BA412E" w:rsidRPr="002E30A6" w:rsidRDefault="00BA412E" w:rsidP="00BA412E">
            <w:r w:rsidRPr="002E30A6">
              <w:t>Электронная почта куратора закупки</w:t>
            </w:r>
          </w:p>
        </w:tc>
        <w:tc>
          <w:tcPr>
            <w:tcW w:w="4395" w:type="dxa"/>
          </w:tcPr>
          <w:p w:rsidR="00BA412E" w:rsidRPr="002E30A6" w:rsidRDefault="00BA412E" w:rsidP="00BA412E">
            <w:r w:rsidRPr="00BA412E">
              <w:t>tihonov_as@irkutskenergo.ru</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Местонахождение заказчика</w:t>
            </w:r>
          </w:p>
        </w:tc>
        <w:tc>
          <w:tcPr>
            <w:tcW w:w="4395" w:type="dxa"/>
          </w:tcPr>
          <w:p w:rsidR="00BA412E" w:rsidRPr="002E30A6" w:rsidRDefault="00BA412E" w:rsidP="00BA412E">
            <w:r w:rsidRPr="00BA412E">
              <w:t>Республика Карелия, Сегежский р-н, д. Каменный Бор, ул. Набережная, д. 1В</w:t>
            </w:r>
          </w:p>
        </w:tc>
      </w:tr>
      <w:tr w:rsidR="00BA412E" w:rsidRPr="002E30A6" w:rsidTr="009A2CC4">
        <w:trPr>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Почтовый адрес заказчика</w:t>
            </w:r>
          </w:p>
        </w:tc>
        <w:tc>
          <w:tcPr>
            <w:tcW w:w="4395" w:type="dxa"/>
          </w:tcPr>
          <w:p w:rsidR="00BA412E" w:rsidRPr="002E30A6" w:rsidRDefault="00BA412E" w:rsidP="00BA412E">
            <w:r w:rsidRPr="00BA412E">
              <w:t>186435, Республика Карелия, Сегежский р-н, д. Каменный Бор, ул. Набережная, д. 1В (</w:t>
            </w:r>
            <w:proofErr w:type="spellStart"/>
            <w:r w:rsidRPr="00BA412E">
              <w:t>Ондская</w:t>
            </w:r>
            <w:proofErr w:type="spellEnd"/>
            <w:r w:rsidRPr="00BA412E">
              <w:t xml:space="preserve"> ГЭС)</w:t>
            </w:r>
          </w:p>
        </w:tc>
      </w:tr>
      <w:tr w:rsidR="00BA412E"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BA412E" w:rsidRPr="002E30A6" w:rsidRDefault="00BA412E" w:rsidP="00BA412E">
            <w:pPr>
              <w:pStyle w:val="119"/>
              <w:rPr>
                <w:color w:val="auto"/>
              </w:rPr>
            </w:pPr>
          </w:p>
        </w:tc>
        <w:tc>
          <w:tcPr>
            <w:tcW w:w="4394" w:type="dxa"/>
          </w:tcPr>
          <w:p w:rsidR="00BA412E" w:rsidRPr="002E30A6" w:rsidRDefault="00BA412E" w:rsidP="00BA412E">
            <w:r w:rsidRPr="002E30A6">
              <w:t>Адрес электронной почты заказчика</w:t>
            </w:r>
          </w:p>
        </w:tc>
        <w:tc>
          <w:tcPr>
            <w:tcW w:w="4395" w:type="dxa"/>
          </w:tcPr>
          <w:p w:rsidR="00BA412E" w:rsidRPr="002E30A6" w:rsidRDefault="00BA412E" w:rsidP="00BA412E">
            <w:r w:rsidRPr="00BA412E">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5DB5CF34F7AE4C0C876AA35C69A45C86"/>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F39D9EB2052147718343816B4991E150"/>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0713B0" w:rsidRDefault="005165C2" w:rsidP="001900DB">
                <w:r>
                  <w:t>18.08.2023 г.</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6C892B8E048347029A77FD8963E82B1D"/>
                  </w:placeholder>
                  <w15:color w:val="FFFF00"/>
                </w:sdt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1900DB" w:rsidRPr="002E30A6" w:rsidTr="00287C2C">
            <w:trPr>
              <w:trHeight w:val="567"/>
            </w:trPr>
            <w:tc>
              <w:tcPr>
                <w:tcW w:w="851" w:type="dxa"/>
              </w:tcPr>
              <w:p w:rsidR="001900DB" w:rsidRPr="002E30A6" w:rsidRDefault="001900DB" w:rsidP="001900DB">
                <w:pPr>
                  <w:pStyle w:val="119"/>
                  <w:rPr>
                    <w:color w:val="auto"/>
                  </w:rPr>
                </w:pPr>
              </w:p>
            </w:tc>
            <w:tc>
              <w:tcPr>
                <w:tcW w:w="4111" w:type="dxa"/>
              </w:tcPr>
              <w:p w:rsidR="001900DB" w:rsidRPr="00AB4D85" w:rsidRDefault="001900DB" w:rsidP="001900DB">
                <w:pPr>
                  <w:rPr>
                    <w:highlight w:val="green"/>
                  </w:rPr>
                </w:pPr>
                <w:r w:rsidRPr="009A00B8">
                  <w:t>Запланированная дата и время рассмотрения заявок и подведения итогов не ранее</w:t>
                </w:r>
              </w:p>
            </w:tc>
            <w:tc>
              <w:tcPr>
                <w:tcW w:w="4678" w:type="dxa"/>
              </w:tcPr>
              <w:p w:rsidR="001900DB" w:rsidRDefault="005165C2" w:rsidP="001900DB">
                <w:r>
                  <w:t>23.08.2023 г.</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p w:rsidR="003275C3" w:rsidRPr="002E30A6" w:rsidRDefault="003275C3" w:rsidP="003275C3">
                <w:pPr>
                  <w:rPr>
                    <w:noProof/>
                  </w:rPr>
                </w:pPr>
              </w:p>
            </w:tc>
          </w:tr>
        </w:tbl>
        <w:p w:rsidR="002440E7" w:rsidRPr="002E30A6" w:rsidRDefault="007C6F2F"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9260439752CF4A20A54FE4BDF3D445F4"/>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165C2" w:rsidP="00173337">
                <w:pPr>
                  <w:pStyle w:val="111"/>
                  <w:numPr>
                    <w:ilvl w:val="0"/>
                    <w:numId w:val="0"/>
                  </w:numPr>
                  <w:spacing w:after="0" w:line="240" w:lineRule="auto"/>
                  <w:jc w:val="left"/>
                  <w:rPr>
                    <w:rFonts w:asciiTheme="minorHAnsi" w:hAnsiTheme="minorHAnsi"/>
                    <w:color w:val="auto"/>
                  </w:rPr>
                </w:pPr>
                <w:r w:rsidRPr="005165C2">
                  <w:rPr>
                    <w:rFonts w:asciiTheme="minorHAnsi" w:hAnsiTheme="minorHAnsi"/>
                    <w:color w:val="auto"/>
                  </w:rPr>
                  <w:t xml:space="preserve">Ремонт штукатурного слоя лестниц правого и левого берегов, а также защитного слоя бетона на </w:t>
                </w:r>
                <w:proofErr w:type="spellStart"/>
                <w:r w:rsidRPr="005165C2">
                  <w:rPr>
                    <w:rFonts w:asciiTheme="minorHAnsi" w:hAnsiTheme="minorHAnsi"/>
                    <w:color w:val="auto"/>
                  </w:rPr>
                  <w:t>шандорной</w:t>
                </w:r>
                <w:proofErr w:type="spellEnd"/>
                <w:r w:rsidRPr="005165C2">
                  <w:rPr>
                    <w:rFonts w:asciiTheme="minorHAnsi" w:hAnsiTheme="minorHAnsi"/>
                    <w:color w:val="auto"/>
                  </w:rPr>
                  <w:t xml:space="preserve"> площадке</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165C2"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Техническим заданием</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165C2" w:rsidP="00173337">
                <w:pPr>
                  <w:pStyle w:val="111"/>
                  <w:numPr>
                    <w:ilvl w:val="0"/>
                    <w:numId w:val="0"/>
                  </w:numPr>
                  <w:spacing w:after="0" w:line="240" w:lineRule="auto"/>
                  <w:jc w:val="left"/>
                  <w:rPr>
                    <w:rFonts w:asciiTheme="minorHAnsi" w:hAnsiTheme="minorHAnsi"/>
                    <w:color w:val="auto"/>
                  </w:rPr>
                </w:pPr>
                <w:r w:rsidRPr="005165C2">
                  <w:rPr>
                    <w:rFonts w:asciiTheme="minorHAnsi" w:hAnsiTheme="minorHAnsi"/>
                    <w:color w:val="auto"/>
                  </w:rPr>
                  <w:t>Республика Карелия, Сегежский р-н, д. Каменный Бор, ул. Набережная, д. 1В</w:t>
                </w:r>
              </w:p>
            </w:tc>
          </w:tr>
          <w:tr w:rsidR="0097533B" w:rsidRPr="0097533B" w:rsidTr="007C6F2F">
            <w:trPr>
              <w:tblCellSpacing w:w="42" w:type="dxa"/>
            </w:trPr>
            <w:tc>
              <w:tcPr>
                <w:tcW w:w="775" w:type="dxa"/>
                <w:vAlign w:val="center"/>
              </w:tcPr>
              <w:p w:rsidR="0097533B" w:rsidRPr="00B56B74" w:rsidRDefault="0097533B" w:rsidP="007C6F2F">
                <w:pPr>
                  <w:pStyle w:val="111"/>
                  <w:rPr>
                    <w:rFonts w:asciiTheme="minorHAnsi" w:hAnsiTheme="minorHAnsi"/>
                  </w:rPr>
                </w:pPr>
              </w:p>
            </w:tc>
            <w:tc>
              <w:tcPr>
                <w:tcW w:w="2893" w:type="dxa"/>
                <w:tcMar>
                  <w:left w:w="85" w:type="dxa"/>
                </w:tcMar>
                <w:vAlign w:val="center"/>
              </w:tcPr>
              <w:p w:rsidR="0097533B" w:rsidRPr="0097533B" w:rsidRDefault="0097533B" w:rsidP="007C6F2F">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5165C2" w:rsidP="007C6F2F">
                <w:pPr>
                  <w:pStyle w:val="111"/>
                  <w:numPr>
                    <w:ilvl w:val="0"/>
                    <w:numId w:val="0"/>
                  </w:numPr>
                  <w:spacing w:after="0" w:line="240" w:lineRule="auto"/>
                  <w:jc w:val="left"/>
                  <w:rPr>
                    <w:rFonts w:asciiTheme="minorHAnsi" w:hAnsiTheme="minorHAnsi"/>
                  </w:rPr>
                </w:pPr>
                <w:r w:rsidRPr="005165C2">
                  <w:rPr>
                    <w:rFonts w:asciiTheme="minorHAnsi" w:hAnsiTheme="minorHAnsi"/>
                  </w:rPr>
                  <w:t>С даты заключения договора по 30.09.2023</w:t>
                </w:r>
              </w:p>
            </w:tc>
          </w:tr>
          <w:tr w:rsidR="0097533B" w:rsidRPr="00B56B74" w:rsidTr="007C6F2F">
            <w:trPr>
              <w:tblCellSpacing w:w="42" w:type="dxa"/>
            </w:trPr>
            <w:tc>
              <w:tcPr>
                <w:tcW w:w="775" w:type="dxa"/>
                <w:vAlign w:val="center"/>
              </w:tcPr>
              <w:p w:rsidR="0097533B" w:rsidRPr="0097533B" w:rsidRDefault="0097533B" w:rsidP="007C6F2F">
                <w:pPr>
                  <w:pStyle w:val="111"/>
                  <w:rPr>
                    <w:rFonts w:asciiTheme="minorHAnsi" w:hAnsiTheme="minorHAnsi"/>
                  </w:rPr>
                </w:pPr>
              </w:p>
            </w:tc>
            <w:tc>
              <w:tcPr>
                <w:tcW w:w="2893" w:type="dxa"/>
                <w:tcMar>
                  <w:left w:w="85" w:type="dxa"/>
                </w:tcMar>
                <w:vAlign w:val="center"/>
              </w:tcPr>
              <w:p w:rsidR="0097533B" w:rsidRPr="0097533B" w:rsidRDefault="0097533B" w:rsidP="007C6F2F">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5165C2" w:rsidP="005165C2">
                <w:pPr>
                  <w:pStyle w:val="111"/>
                  <w:numPr>
                    <w:ilvl w:val="0"/>
                    <w:numId w:val="0"/>
                  </w:numPr>
                  <w:spacing w:after="0" w:line="240" w:lineRule="auto"/>
                  <w:jc w:val="left"/>
                  <w:rPr>
                    <w:rFonts w:asciiTheme="minorHAnsi" w:hAnsiTheme="minorHAnsi"/>
                  </w:rPr>
                </w:pPr>
                <w:r w:rsidRPr="005165C2">
                  <w:rPr>
                    <w:rFonts w:asciiTheme="minorHAnsi" w:hAnsiTheme="minorHAnsi"/>
                  </w:rPr>
                  <w:t>С даты заключения договора по 30.09.2023</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CB0DED" w:rsidP="00C307BB">
                <w:pPr>
                  <w:pStyle w:val="111"/>
                  <w:numPr>
                    <w:ilvl w:val="0"/>
                    <w:numId w:val="0"/>
                  </w:numPr>
                  <w:spacing w:after="0" w:line="240" w:lineRule="auto"/>
                  <w:jc w:val="left"/>
                  <w:rPr>
                    <w:rFonts w:asciiTheme="minorHAnsi" w:hAnsiTheme="minorHAnsi"/>
                  </w:rPr>
                </w:pPr>
                <w:r w:rsidRPr="00CB0DED">
                  <w:rPr>
                    <w:rFonts w:asciiTheme="minorHAnsi" w:hAnsiTheme="minorHAnsi"/>
                  </w:rP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CB0DED" w:rsidRDefault="00CB0DED" w:rsidP="00CB0DED">
                <w:pPr>
                  <w:pStyle w:val="111"/>
                  <w:numPr>
                    <w:ilvl w:val="0"/>
                    <w:numId w:val="0"/>
                  </w:numPr>
                </w:pPr>
                <w:r>
                  <w:t xml:space="preserve">Предложение участника может превышать </w:t>
                </w:r>
                <w:proofErr w:type="gramStart"/>
                <w:r>
                  <w:t>цену</w:t>
                </w:r>
                <w:proofErr w:type="gramEnd"/>
                <w:r>
                  <w:t xml:space="preserve"> указанную в п 1.4.</w:t>
                </w:r>
              </w:p>
              <w:p w:rsidR="00A51E54" w:rsidRDefault="00CB0DED" w:rsidP="00CB0DED">
                <w:pPr>
                  <w:pStyle w:val="111"/>
                  <w:numPr>
                    <w:ilvl w:val="0"/>
                    <w:numId w:val="0"/>
                  </w:numPr>
                  <w:spacing w:after="0" w:line="240" w:lineRule="auto"/>
                  <w:jc w:val="left"/>
                </w:pPr>
                <w:r>
                  <w:t>В случае, если цена заявки превышает НМЦД требуется расчет стоимости, сметы</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426D9" w:rsidP="00173337">
                <w:pPr>
                  <w:pStyle w:val="111"/>
                  <w:numPr>
                    <w:ilvl w:val="0"/>
                    <w:numId w:val="0"/>
                  </w:numPr>
                  <w:spacing w:after="0" w:line="240" w:lineRule="auto"/>
                  <w:jc w:val="left"/>
                  <w:rPr>
                    <w:rFonts w:asciiTheme="minorHAnsi" w:hAnsiTheme="minorHAnsi"/>
                    <w:color w:val="auto"/>
                  </w:rPr>
                </w:pPr>
                <w:r w:rsidRPr="00F426D9">
                  <w:rPr>
                    <w:rFonts w:asciiTheme="minorHAnsi" w:hAnsiTheme="minorHAnsi"/>
                    <w:color w:val="auto"/>
                  </w:rPr>
                  <w:t>Безналичный расчет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426D9" w:rsidP="00173337">
                <w:pPr>
                  <w:pStyle w:val="111"/>
                  <w:numPr>
                    <w:ilvl w:val="0"/>
                    <w:numId w:val="0"/>
                  </w:numPr>
                  <w:spacing w:after="0" w:line="240" w:lineRule="auto"/>
                  <w:jc w:val="left"/>
                  <w:rPr>
                    <w:rFonts w:asciiTheme="minorHAnsi" w:hAnsiTheme="minorHAnsi"/>
                    <w:color w:val="auto"/>
                  </w:rPr>
                </w:pPr>
                <w:r w:rsidRPr="00F426D9">
                  <w:rPr>
                    <w:rFonts w:asciiTheme="minorHAnsi" w:hAnsiTheme="minorHAnsi"/>
                    <w:color w:val="auto"/>
                  </w:rPr>
                  <w:t>в течение 30 (тридцати) календарных дней с даты подписания Сторонами Акта о приемке выполненных работ и Справки о стоимости выполненных работ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426D9" w:rsidP="00173337">
                <w:pPr>
                  <w:pStyle w:val="111"/>
                  <w:numPr>
                    <w:ilvl w:val="0"/>
                    <w:numId w:val="0"/>
                  </w:numPr>
                  <w:spacing w:after="0" w:line="240" w:lineRule="auto"/>
                  <w:jc w:val="left"/>
                  <w:rPr>
                    <w:rFonts w:asciiTheme="minorHAnsi" w:hAnsiTheme="minorHAnsi"/>
                    <w:color w:val="auto"/>
                  </w:rPr>
                </w:pPr>
                <w:r w:rsidRPr="00F426D9">
                  <w:rPr>
                    <w:rFonts w:asciiTheme="minorHAnsi" w:hAnsiTheme="minorHAnsi"/>
                    <w:color w:val="auto"/>
                  </w:rPr>
                  <w:t>С даты подписания актов выполненных работ</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F426D9" w:rsidP="00F426D9">
                <w:pPr>
                  <w:pStyle w:val="111"/>
                  <w:numPr>
                    <w:ilvl w:val="0"/>
                    <w:numId w:val="0"/>
                  </w:numPr>
                  <w:spacing w:after="0" w:line="240" w:lineRule="auto"/>
                  <w:jc w:val="left"/>
                  <w:rPr>
                    <w:rFonts w:asciiTheme="minorHAnsi" w:hAnsiTheme="minorHAnsi"/>
                    <w:color w:val="auto"/>
                  </w:rPr>
                </w:pPr>
                <w:r w:rsidRPr="00F426D9">
                  <w:rPr>
                    <w:rFonts w:asciiTheme="minorHAnsi" w:hAnsiTheme="minorHAnsi"/>
                    <w:color w:val="auto"/>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p>
            </w:tc>
          </w:tr>
          <w:tr w:rsidR="00584D23" w:rsidRPr="00B56B74" w:rsidTr="007C6F2F">
            <w:trPr>
              <w:tblCellSpacing w:w="42" w:type="dxa"/>
            </w:trPr>
            <w:tc>
              <w:tcPr>
                <w:tcW w:w="775" w:type="dxa"/>
                <w:vAlign w:val="center"/>
              </w:tcPr>
              <w:p w:rsidR="00584D23" w:rsidRPr="00B56B74" w:rsidRDefault="00584D23" w:rsidP="007C6F2F">
                <w:pPr>
                  <w:pStyle w:val="111"/>
                  <w:rPr>
                    <w:rFonts w:asciiTheme="minorHAnsi" w:hAnsiTheme="minorHAnsi"/>
                  </w:rPr>
                </w:pPr>
              </w:p>
            </w:tc>
            <w:tc>
              <w:tcPr>
                <w:tcW w:w="2893" w:type="dxa"/>
                <w:tcMar>
                  <w:left w:w="85" w:type="dxa"/>
                </w:tcMar>
                <w:vAlign w:val="center"/>
              </w:tcPr>
              <w:p w:rsidR="00584D23" w:rsidRPr="00B56B74" w:rsidRDefault="00584D23" w:rsidP="007C6F2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F426D9" w:rsidP="007C6F2F">
                <w:pPr>
                  <w:pStyle w:val="111"/>
                  <w:numPr>
                    <w:ilvl w:val="0"/>
                    <w:numId w:val="0"/>
                  </w:numPr>
                  <w:spacing w:after="0" w:line="240" w:lineRule="auto"/>
                  <w:jc w:val="left"/>
                  <w:rPr>
                    <w:rFonts w:asciiTheme="minorHAnsi" w:hAnsiTheme="minorHAnsi"/>
                  </w:rPr>
                </w:pPr>
                <w:r>
                  <w:rPr>
                    <w:rFonts w:asciiTheme="minorHAnsi" w:hAnsiTheme="minorHAnsi"/>
                  </w:rPr>
                  <w:t>24 месяца</w:t>
                </w:r>
              </w:p>
            </w:tc>
          </w:tr>
          <w:tr w:rsidR="0097533B" w:rsidRPr="00B56B74" w:rsidTr="007C6F2F">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F426D9" w:rsidP="0097533B">
                <w:pPr>
                  <w:pStyle w:val="111"/>
                  <w:numPr>
                    <w:ilvl w:val="0"/>
                    <w:numId w:val="0"/>
                  </w:numPr>
                  <w:spacing w:after="0" w:line="240" w:lineRule="auto"/>
                  <w:jc w:val="left"/>
                  <w:rPr>
                    <w:rFonts w:asciiTheme="minorHAnsi" w:hAnsiTheme="minorHAnsi"/>
                    <w:noProof/>
                  </w:rPr>
                </w:pPr>
                <w:r>
                  <w:rPr>
                    <w:rFonts w:asciiTheme="minorHAnsi" w:hAnsiTheme="minorHAnsi"/>
                    <w:noProof/>
                  </w:rPr>
                  <w:t>Не меньше 70%</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200974" w:rsidP="00200974">
                <w:pPr>
                  <w:pStyle w:val="111"/>
                  <w:numPr>
                    <w:ilvl w:val="0"/>
                    <w:numId w:val="0"/>
                  </w:numPr>
                  <w:spacing w:after="0" w:line="240" w:lineRule="auto"/>
                  <w:jc w:val="left"/>
                </w:pPr>
                <w:r>
                  <w:t xml:space="preserve">Наличие персонала, </w:t>
                </w:r>
                <w:r w:rsidRPr="00200974">
                  <w:t>безопасным методам и приемам выполнения работ на высоте</w:t>
                </w:r>
              </w:p>
            </w:tc>
          </w:tr>
        </w:tbl>
      </w:sdtContent>
    </w:sdt>
    <w:p w:rsidR="00BC611E" w:rsidRPr="002E30A6" w:rsidRDefault="00BC611E" w:rsidP="00BC611E">
      <w:pPr>
        <w:pStyle w:val="113"/>
        <w:rPr>
          <w:color w:val="auto"/>
        </w:rPr>
      </w:pPr>
      <w:r w:rsidRPr="002E30A6">
        <w:rPr>
          <w:color w:val="auto"/>
        </w:rPr>
        <w:lastRenderedPageBreak/>
        <w:t>Требования безопасности</w:t>
      </w:r>
    </w:p>
    <w:p w:rsidR="00BC611E" w:rsidRPr="002E30A6" w:rsidRDefault="00083B02" w:rsidP="00BC611E">
      <w:pPr>
        <w:pStyle w:val="111"/>
        <w:rPr>
          <w:color w:val="auto"/>
        </w:rPr>
      </w:pPr>
      <w:r>
        <w:rPr>
          <w:color w:val="auto"/>
        </w:rPr>
        <w:t>В соответствии с Техническим заданием и проектом Договора</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9260439752CF4A20A54FE4BDF3D445F4"/>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9260439752CF4A20A54FE4BDF3D445F4"/>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294C39">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2317E941C1344EDD88FE08F29616C069"/>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86464516455542C9ABE190CF842F4631"/>
            </w:placeholder>
            <w15:color w:val="FFFF00"/>
          </w:sdtPr>
          <w:sdtContent>
            <w:sdt>
              <w:sdtPr>
                <w:id w:val="-1825498209"/>
                <w:placeholder>
                  <w:docPart w:val="FE82D9CD2F7646908700763777138907"/>
                </w:placeholder>
                <w15:color w:val="FFFF00"/>
              </w:sdtPr>
              <w:sdtContent>
                <w:sdt>
                  <w:sdtPr>
                    <w:id w:val="-588309584"/>
                    <w:placeholder>
                      <w:docPart w:val="7160EC032E7547AB994E136779E7DF52"/>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7B05057567DC4C0CA9EC06B723181D90"/>
            </w:placeholder>
            <w15:color w:val="FFFF00"/>
          </w:sdtPr>
          <w:sdtContent>
            <w:sdt>
              <w:sdtPr>
                <w:id w:val="1734434407"/>
                <w:placeholder>
                  <w:docPart w:val="400D80A8A4844BAD96C20676AFFA1A83"/>
                </w:placeholder>
                <w15:color w:val="FFFF00"/>
              </w:sdtPr>
              <w:sdtContent>
                <w:sdt>
                  <w:sdtPr>
                    <w:id w:val="128986883"/>
                    <w:placeholder>
                      <w:docPart w:val="CB218583E3C94784A4E521842FAA16AE"/>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92ACF5142BE2400DA542896CCC4D1B8C"/>
            </w:placeholder>
            <w15:color w:val="FFFF00"/>
          </w:sdtPr>
          <w:sdtContent>
            <w:sdt>
              <w:sdtPr>
                <w:id w:val="1486978902"/>
                <w:placeholder>
                  <w:docPart w:val="B4D0B28FDFA0417B9C56EAC89B61B69E"/>
                </w:placeholder>
                <w15:color w:val="FFFF00"/>
              </w:sdtPr>
              <w:sdtContent>
                <w:sdt>
                  <w:sdtPr>
                    <w:id w:val="1587262142"/>
                    <w:placeholder>
                      <w:docPart w:val="5368AD6DF01344E28E1C2FB29A84033C"/>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91A44E0B22BD444B95AD48CB9A0FCA49"/>
            </w:placeholder>
            <w15:color w:val="FFFF00"/>
          </w:sdtPr>
          <w:sdtContent>
            <w:sdt>
              <w:sdtPr>
                <w:id w:val="-1227372339"/>
                <w:placeholder>
                  <w:docPart w:val="A861A74916F34C41B3220EB81BAB2414"/>
                </w:placeholder>
                <w15:color w:val="FFFF00"/>
              </w:sdtPr>
              <w:sdtContent>
                <w:sdt>
                  <w:sdtPr>
                    <w:id w:val="-85692800"/>
                    <w:placeholder>
                      <w:docPart w:val="1889D53878124418B636785AC6011976"/>
                    </w:placeholder>
                    <w15:color w:val="FFFF00"/>
                  </w:sdt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42C2C12012804626A43E05C530E25549"/>
            </w:placeholder>
            <w15:color w:val="FFFF00"/>
          </w:sdtPr>
          <w:sdtContent>
            <w:sdt>
              <w:sdtPr>
                <w:id w:val="2013024472"/>
                <w:placeholder>
                  <w:docPart w:val="123C300E012749EEBD28DA0BDC23A649"/>
                </w:placeholder>
                <w15:color w:val="FFFF00"/>
              </w:sdtPr>
              <w:sdtContent>
                <w:sdt>
                  <w:sdtPr>
                    <w:id w:val="-1950388802"/>
                    <w:placeholder>
                      <w:docPart w:val="403B94CFD6EA433EAEE1DCE00791D782"/>
                    </w:placeholder>
                    <w15:color w:val="FFFF00"/>
                  </w:sdt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BEAF6F13AE984958BDD3CDCDD2B615E7"/>
            </w:placeholder>
            <w15:color w:val="FFFF00"/>
          </w:sdt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014A1E299E7944A88B0F76C6B4649AD5"/>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014A1E299E7944A88B0F76C6B4649AD5"/>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449D597386B94550AAEEA6B968ABD3ED"/>
              </w:placeholder>
              <w15:color w:val="FFFF00"/>
            </w:sdtPr>
            <w:sdtContent>
              <w:p w:rsidR="00472482" w:rsidRPr="008A5D69" w:rsidRDefault="00472482" w:rsidP="0074104D">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минимум</w:t>
                </w:r>
                <w:r w:rsidR="0074104D">
                  <w:t xml:space="preserve"> 1 </w:t>
                </w:r>
                <w:r w:rsidRPr="003C6F93">
                  <w:t>договор</w:t>
                </w:r>
                <w:r w:rsidR="0074104D">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294C39">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9545E1DDA3AF42A583F0CBF5A4A08D8B"/>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Pr="002E30A6" w:rsidRDefault="0074104D"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9B58B7" w:rsidRPr="002E30A6" w:rsidRDefault="0074104D" w:rsidP="009B58B7">
            <w:pPr>
              <w:suppressAutoHyphens/>
              <w:cnfStyle w:val="000000010000" w:firstRow="0" w:lastRow="0" w:firstColumn="0" w:lastColumn="0" w:oddVBand="0" w:evenVBand="0" w:oddHBand="0" w:evenHBand="1" w:firstRowFirstColumn="0" w:firstRowLastColumn="0" w:lastRowFirstColumn="0" w:lastRowLastColumn="0"/>
            </w:pPr>
            <w:r>
              <w:t>Справка о материально-технических ресурсах</w:t>
            </w:r>
          </w:p>
        </w:tc>
      </w:tr>
      <w:tr w:rsidR="00BF4C11" w:rsidRPr="002E30A6"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74104D">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394" w:type="dxa"/>
            <w:vAlign w:val="center"/>
          </w:tcPr>
          <w:p w:rsidR="00BF4C11" w:rsidRDefault="0074104D"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Требование не установлено</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389" w:type="dxa"/>
        <w:tblLook w:val="04A0" w:firstRow="1" w:lastRow="0" w:firstColumn="1" w:lastColumn="0" w:noHBand="0" w:noVBand="1"/>
      </w:tblPr>
      <w:tblGrid>
        <w:gridCol w:w="452"/>
        <w:gridCol w:w="3118"/>
        <w:gridCol w:w="4819"/>
      </w:tblGrid>
      <w:tr w:rsidR="002E30A6" w:rsidRPr="002E30A6" w:rsidTr="00AE1B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AE1BB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D8181A">
              <w:rPr>
                <w:noProof/>
                <w:color w:val="auto"/>
              </w:rPr>
              <w:t>«Возможность_привлечения_субподрядчиков»</w:t>
            </w:r>
            <w:r>
              <w:rPr>
                <w:color w:val="auto"/>
              </w:rPr>
              <w:fldChar w:fldCharType="end"/>
            </w:r>
          </w:p>
        </w:tc>
      </w:tr>
    </w:tbl>
    <w:p w:rsidR="0084050C" w:rsidRDefault="0084050C" w:rsidP="0084050C">
      <w:pPr>
        <w:pStyle w:val="113"/>
        <w:spacing w:line="240" w:lineRule="auto"/>
        <w:jc w:val="both"/>
      </w:pPr>
      <w:r w:rsidRPr="00C736AB">
        <w:t xml:space="preserve">Требование </w:t>
      </w:r>
      <w:r>
        <w:t>по безопасности и охране труда</w:t>
      </w:r>
    </w:p>
    <w:permStart w:id="782506426" w:edGrp="everyone" w:displacedByCustomXml="next"/>
    <w:sdt>
      <w:sdtPr>
        <w:rPr>
          <w:b w:val="0"/>
        </w:rPr>
        <w:alias w:val="Специальные требования"/>
        <w:tag w:val="Специальные требования"/>
        <w:id w:val="1860858097"/>
        <w:placeholder>
          <w:docPart w:val="60245CB9ECBD4377921EF4764BA611B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7C6F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7C6F2F">
                <w:pPr>
                  <w:suppressAutoHyphens/>
                </w:pPr>
                <w:r w:rsidRPr="00736283">
                  <w:t>№</w:t>
                </w:r>
              </w:p>
            </w:tc>
            <w:tc>
              <w:tcPr>
                <w:tcW w:w="3118" w:type="dxa"/>
                <w:vAlign w:val="center"/>
              </w:tcPr>
              <w:p w:rsidR="0084050C" w:rsidRPr="00736283" w:rsidRDefault="0084050C" w:rsidP="007C6F2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7C6F2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7C6F2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7C6F2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AE1BB8" w:rsidP="007C6F2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E1BB8">
                  <w:rPr>
                    <w:rFonts w:cstheme="minorHAnsi"/>
                  </w:rPr>
                  <w:t>Гарантийное письмо, подтверждающее соответствие требованию</w:t>
                </w:r>
              </w:p>
            </w:tc>
          </w:tr>
          <w:tr w:rsidR="00AE1BB8" w:rsidRPr="00C736AB" w:rsidTr="00D1342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1BB8" w:rsidRPr="00736283" w:rsidRDefault="00AE1BB8" w:rsidP="00AE1BB8">
                <w:pPr>
                  <w:pStyle w:val="ac"/>
                  <w:numPr>
                    <w:ilvl w:val="0"/>
                    <w:numId w:val="6"/>
                  </w:numPr>
                  <w:suppressAutoHyphens/>
                  <w:jc w:val="both"/>
                </w:pPr>
              </w:p>
            </w:tc>
            <w:tc>
              <w:tcPr>
                <w:tcW w:w="3118" w:type="dxa"/>
              </w:tcPr>
              <w:p w:rsidR="00AE1BB8" w:rsidRPr="00C113B4" w:rsidRDefault="00AE1BB8" w:rsidP="00AE1BB8">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tcPr>
              <w:p w:rsidR="00AE1BB8" w:rsidRDefault="00AE1BB8" w:rsidP="00AE1BB8">
                <w:pPr>
                  <w:cnfStyle w:val="000000010000" w:firstRow="0" w:lastRow="0" w:firstColumn="0" w:lastColumn="0" w:oddVBand="0" w:evenVBand="0" w:oddHBand="0" w:evenHBand="1" w:firstRowFirstColumn="0" w:firstRowLastColumn="0" w:lastRowFirstColumn="0" w:lastRowLastColumn="0"/>
                </w:pPr>
                <w:r w:rsidRPr="003C16B2">
                  <w:t>Гарантийное письмо, подтверждающее соответствие требованию</w:t>
                </w:r>
              </w:p>
            </w:tc>
          </w:tr>
          <w:tr w:rsidR="00AE1BB8" w:rsidRPr="00C736AB" w:rsidTr="00D1342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1BB8" w:rsidRPr="00736283" w:rsidRDefault="00AE1BB8" w:rsidP="00AE1BB8">
                <w:pPr>
                  <w:pStyle w:val="ac"/>
                  <w:numPr>
                    <w:ilvl w:val="0"/>
                    <w:numId w:val="6"/>
                  </w:numPr>
                  <w:suppressAutoHyphens/>
                  <w:jc w:val="both"/>
                </w:pPr>
              </w:p>
            </w:tc>
            <w:tc>
              <w:tcPr>
                <w:tcW w:w="3118" w:type="dxa"/>
              </w:tcPr>
              <w:p w:rsidR="00AE1BB8" w:rsidRPr="00C113B4" w:rsidRDefault="00AE1BB8" w:rsidP="00AE1BB8">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tcPr>
              <w:p w:rsidR="00AE1BB8" w:rsidRDefault="00AE1BB8" w:rsidP="00AE1BB8">
                <w:pPr>
                  <w:cnfStyle w:val="000000100000" w:firstRow="0" w:lastRow="0" w:firstColumn="0" w:lastColumn="0" w:oddVBand="0" w:evenVBand="0" w:oddHBand="1" w:evenHBand="0" w:firstRowFirstColumn="0" w:firstRowLastColumn="0" w:lastRowFirstColumn="0" w:lastRowLastColumn="0"/>
                </w:pPr>
                <w:r w:rsidRPr="003C16B2">
                  <w:t>Гарантийное письмо, подтверждающее соответствие требованию</w:t>
                </w:r>
              </w:p>
            </w:tc>
          </w:tr>
          <w:tr w:rsidR="00AE1BB8" w:rsidRPr="00C736AB" w:rsidTr="00852CF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1BB8" w:rsidRPr="00736283" w:rsidRDefault="00AE1BB8" w:rsidP="00AE1BB8">
                <w:pPr>
                  <w:pStyle w:val="ac"/>
                  <w:numPr>
                    <w:ilvl w:val="0"/>
                    <w:numId w:val="6"/>
                  </w:numPr>
                  <w:suppressAutoHyphens/>
                  <w:jc w:val="both"/>
                </w:pPr>
              </w:p>
            </w:tc>
            <w:tc>
              <w:tcPr>
                <w:tcW w:w="3118" w:type="dxa"/>
              </w:tcPr>
              <w:p w:rsidR="00AE1BB8" w:rsidRPr="00C113B4" w:rsidRDefault="00AE1BB8" w:rsidP="00AE1BB8">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tcPr>
              <w:p w:rsidR="00AE1BB8" w:rsidRDefault="00AE1BB8" w:rsidP="00AE1BB8">
                <w:pPr>
                  <w:cnfStyle w:val="000000010000" w:firstRow="0" w:lastRow="0" w:firstColumn="0" w:lastColumn="0" w:oddVBand="0" w:evenVBand="0" w:oddHBand="0" w:evenHBand="1" w:firstRowFirstColumn="0" w:firstRowLastColumn="0" w:lastRowFirstColumn="0" w:lastRowLastColumn="0"/>
                </w:pPr>
                <w:r w:rsidRPr="008B474C">
                  <w:t>Гарантийное письмо, подтверждающее соответствие требованию</w:t>
                </w:r>
              </w:p>
            </w:tc>
          </w:tr>
          <w:tr w:rsidR="00AE1BB8" w:rsidRPr="00C736AB" w:rsidTr="00852CF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E1BB8" w:rsidRPr="00736283" w:rsidRDefault="00AE1BB8" w:rsidP="00AE1BB8">
                <w:pPr>
                  <w:pStyle w:val="ac"/>
                  <w:numPr>
                    <w:ilvl w:val="0"/>
                    <w:numId w:val="6"/>
                  </w:numPr>
                  <w:suppressAutoHyphens/>
                  <w:jc w:val="both"/>
                </w:pPr>
              </w:p>
            </w:tc>
            <w:tc>
              <w:tcPr>
                <w:tcW w:w="3118" w:type="dxa"/>
              </w:tcPr>
              <w:p w:rsidR="00AE1BB8" w:rsidRPr="00C113B4" w:rsidRDefault="00AE1BB8" w:rsidP="00AE1BB8">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tcPr>
              <w:p w:rsidR="00AE1BB8" w:rsidRDefault="00AE1BB8" w:rsidP="00AE1BB8">
                <w:pPr>
                  <w:cnfStyle w:val="000000100000" w:firstRow="0" w:lastRow="0" w:firstColumn="0" w:lastColumn="0" w:oddVBand="0" w:evenVBand="0" w:oddHBand="1" w:evenHBand="0" w:firstRowFirstColumn="0" w:firstRowLastColumn="0" w:lastRowFirstColumn="0" w:lastRowLastColumn="0"/>
                </w:pPr>
                <w:r w:rsidRPr="008B474C">
                  <w:t>Гарантийное письмо, подтверждающее соответствие требованию</w:t>
                </w:r>
              </w:p>
            </w:tc>
          </w:tr>
        </w:tbl>
      </w:sdtContent>
    </w:sdt>
    <w:permEnd w:id="782506426"/>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2073524992" w:edGrp="everyone" w:displacedByCustomXml="next"/>
    <w:sdt>
      <w:sdtPr>
        <w:rPr>
          <w:b w:val="0"/>
        </w:rPr>
        <w:alias w:val="Специальные требования"/>
        <w:tag w:val="Специальные требования"/>
        <w:id w:val="-2078812785"/>
        <w:placeholder>
          <w:docPart w:val="FB3691D6292B4C9C9903DCDFF24ABC4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D02B12" w:rsidP="00763262">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2B12">
                  <w:rPr>
                    <w:rFonts w:cstheme="minorHAnsi"/>
                  </w:rPr>
                  <w:t>Отсутствие пре</w:t>
                </w:r>
                <w:r w:rsidR="00763262">
                  <w:rPr>
                    <w:rFonts w:cstheme="minorHAnsi"/>
                  </w:rPr>
                  <w:t xml:space="preserve">тензий к выполнению работ (срок, </w:t>
                </w:r>
                <w:r w:rsidRPr="00D02B12">
                  <w:rPr>
                    <w:rFonts w:cstheme="minorHAnsi"/>
                  </w:rPr>
                  <w:t>качество, иные существенные условия) по</w:t>
                </w:r>
                <w:r w:rsidR="00763262">
                  <w:rPr>
                    <w:rFonts w:cstheme="minorHAnsi"/>
                  </w:rPr>
                  <w:t xml:space="preserve"> </w:t>
                </w:r>
                <w:r w:rsidRPr="00D02B12">
                  <w:rPr>
                    <w:rFonts w:cstheme="minorHAnsi"/>
                  </w:rPr>
                  <w:t>исполненным договорам и по исполнению текущих обязательств Группы Эн+.</w:t>
                </w:r>
              </w:p>
            </w:tc>
          </w:tr>
          <w:permEnd w:id="2073524992"/>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3F077D6E2CE2421881764C2BC977F03F"/>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D8181A">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85BADA82D4D84560A9CFE36D2BFED03F"/>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D8181A">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5DB5CF34F7AE4C0C876AA35C69A45C86"/>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3AA1F64D0F9746F490C9017D80143CD8"/>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94C39">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94C39">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94C39">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294C39">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294C39">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294C39">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294C39">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7C6F2F" w:rsidP="004860C4">
      <w:pPr>
        <w:pStyle w:val="111"/>
        <w:rPr>
          <w:color w:val="FF0000"/>
        </w:rPr>
      </w:pPr>
      <w:sdt>
        <w:sdtPr>
          <w:rPr>
            <w:color w:val="auto"/>
          </w:rPr>
          <w:alias w:val="Порядок подачи заявок"/>
          <w:tag w:val="Порядок подачи заявок"/>
          <w:id w:val="2118091559"/>
          <w:lock w:val="sdtLocked"/>
          <w:placeholder>
            <w:docPart w:val="5DB5CF34F7AE4C0C876AA35C69A45C86"/>
          </w:placeholder>
          <w15:color w:val="00CCFF"/>
          <w:docPartList>
            <w:docPartGallery w:val="Quick Parts"/>
            <w:docPartCategory w:val="Документация о закупке: порядок подачи заявок"/>
          </w:docPartList>
        </w:sdt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294C39">
        <w:rPr>
          <w:color w:val="FF0000"/>
        </w:rPr>
        <w:t>1.18</w:t>
      </w:r>
      <w:r w:rsidR="006232EB">
        <w:rPr>
          <w:color w:val="FF0000"/>
        </w:rPr>
        <w:fldChar w:fldCharType="end"/>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 xml:space="preserve">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w:t>
      </w:r>
      <w:r w:rsidR="008F037A">
        <w:rPr>
          <w:color w:val="auto"/>
          <w:lang w:val="en-US"/>
        </w:rPr>
        <w:t>ese</w:t>
      </w:r>
      <w:r w:rsidR="008F037A" w:rsidRPr="008F037A">
        <w:rPr>
          <w:color w:val="auto"/>
        </w:rPr>
        <w:t>-</w:t>
      </w:r>
      <w:proofErr w:type="spellStart"/>
      <w:r w:rsidR="008F037A">
        <w:rPr>
          <w:color w:val="auto"/>
          <w:lang w:val="en-US"/>
        </w:rPr>
        <w:t>te</w:t>
      </w:r>
      <w:proofErr w:type="spellEnd"/>
      <w:r w:rsidR="008F037A" w:rsidRPr="008F037A">
        <w:rPr>
          <w:color w:val="auto"/>
        </w:rPr>
        <w:t>2@</w:t>
      </w:r>
      <w:proofErr w:type="spellStart"/>
      <w:r w:rsidR="008F037A">
        <w:rPr>
          <w:color w:val="auto"/>
          <w:lang w:val="en-US"/>
        </w:rPr>
        <w:t>irkutskenergo</w:t>
      </w:r>
      <w:proofErr w:type="spellEnd"/>
      <w:r w:rsidR="008F037A" w:rsidRPr="008F037A">
        <w:rPr>
          <w:color w:val="auto"/>
        </w:rPr>
        <w:t>.</w:t>
      </w:r>
      <w:proofErr w:type="spellStart"/>
      <w:r w:rsidR="008F037A">
        <w:rPr>
          <w:color w:val="auto"/>
          <w:lang w:val="en-US"/>
        </w:rPr>
        <w:t>ru</w:t>
      </w:r>
      <w:proofErr w:type="spellEnd"/>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294C39">
        <w:rPr>
          <w:color w:val="FF0000"/>
        </w:rPr>
        <w:t>1.18</w:t>
      </w:r>
      <w:r w:rsidR="006232EB">
        <w:rPr>
          <w:color w:val="FF0000"/>
        </w:rPr>
        <w:fldChar w:fldCharType="end"/>
      </w:r>
      <w:r w:rsidR="006232EB" w:rsidRPr="008043A4">
        <w:rPr>
          <w:color w:val="FF0000"/>
        </w:rPr>
        <w:t>.</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lastRenderedPageBreak/>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7C6F2F" w:rsidP="008A76BB">
      <w:pPr>
        <w:pStyle w:val="a0"/>
        <w:rPr>
          <w:color w:val="auto"/>
        </w:rPr>
      </w:pPr>
      <w:sdt>
        <w:sdtPr>
          <w:rPr>
            <w:color w:val="auto"/>
          </w:rPr>
          <w:alias w:val="Определения победителя"/>
          <w:tag w:val="Определения победителя"/>
          <w:id w:val="-121613066"/>
          <w:lock w:val="sdtLocked"/>
          <w:placeholder>
            <w:docPart w:val="5DB5CF34F7AE4C0C876AA35C69A45C86"/>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5DB5CF34F7AE4C0C876AA35C69A45C86"/>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B272DC">
        <w:t xml:space="preserve">75 %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294C39">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0ECF31DE3C6C4B848B0B7A1320A4C3B1"/>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w:t>
      </w:r>
      <w:r w:rsidR="00D943DA">
        <w:rPr>
          <w:color w:val="auto"/>
        </w:rPr>
        <w:t>й (-</w:t>
      </w:r>
      <w:proofErr w:type="spellStart"/>
      <w:r w:rsidR="00D943DA">
        <w:rPr>
          <w:color w:val="auto"/>
        </w:rPr>
        <w:t>ые</w:t>
      </w:r>
      <w:proofErr w:type="spellEnd"/>
      <w:r w:rsidR="00D943DA">
        <w:rPr>
          <w:color w:val="auto"/>
        </w:rPr>
        <w:t>)</w:t>
      </w:r>
      <w:r w:rsidRPr="002E30A6">
        <w:rPr>
          <w:color w:val="auto"/>
        </w:rPr>
        <w:t xml:space="preserve"> </w:t>
      </w:r>
      <w:r w:rsidR="00B272DC" w:rsidRPr="00B272DC">
        <w:rPr>
          <w:rStyle w:val="aff9"/>
          <w:color w:val="auto"/>
        </w:rPr>
        <w:t>5</w:t>
      </w:r>
      <w:r w:rsidR="00B272DC">
        <w:rPr>
          <w:color w:val="auto"/>
        </w:rPr>
        <w:t xml:space="preserve"> договор</w:t>
      </w:r>
      <w:r w:rsidR="00D943DA">
        <w:rPr>
          <w:color w:val="auto"/>
        </w:rPr>
        <w:t>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B272DC" w:rsidRPr="00B272DC">
        <w:rPr>
          <w:rStyle w:val="aff9"/>
          <w:color w:val="auto"/>
        </w:rPr>
        <w:t>36</w:t>
      </w:r>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5C3BBC" w:rsidRDefault="001206F5" w:rsidP="001206F5">
      <w:pPr>
        <w:pStyle w:val="a0"/>
        <w:rPr>
          <w:rStyle w:val="aff9"/>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r w:rsidR="00B272DC">
        <w:rPr>
          <w:rStyle w:val="aff9"/>
          <w:color w:val="auto"/>
        </w:rPr>
        <w:t>выполнение работ</w:t>
      </w:r>
      <w:r w:rsidR="005C3BBC">
        <w:rPr>
          <w:rStyle w:val="aff9"/>
          <w:color w:val="auto"/>
        </w:rPr>
        <w:t xml:space="preserve"> по ремонту</w:t>
      </w:r>
      <w:r w:rsidR="00B272DC">
        <w:rPr>
          <w:rStyle w:val="aff9"/>
          <w:color w:val="auto"/>
        </w:rPr>
        <w:t xml:space="preserve"> фасадов зданий и сооружений (ремонт штукатурного слоя), бетонные работы по ремонту зданий и сооружений</w:t>
      </w:r>
      <w:r w:rsidR="005C3BBC" w:rsidRPr="005C3BBC">
        <w:rPr>
          <w:rStyle w:val="aff9"/>
          <w:color w:val="auto"/>
        </w:rPr>
        <w:t>, работы по восстановлению защитного слоя бетона зданий и сооружений</w:t>
      </w:r>
    </w:p>
    <w:p w:rsidR="00CE2364" w:rsidRPr="00CE2364" w:rsidRDefault="00CE2364" w:rsidP="00B272DC">
      <w:pPr>
        <w:pStyle w:val="a0"/>
      </w:pPr>
      <w:r w:rsidRPr="000759B9">
        <w:t>Представленные договоры, были исполнены участником закупки в качестве</w:t>
      </w:r>
      <w:r>
        <w:t xml:space="preserve"> </w:t>
      </w:r>
      <w:r w:rsidR="00B272DC" w:rsidRPr="00B272DC">
        <w:rPr>
          <w:rStyle w:val="aff9"/>
          <w:noProof/>
        </w:rPr>
        <w:t>подрядчика, генерального подрядчика или субподрядчика</w:t>
      </w:r>
      <w: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lastRenderedPageBreak/>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5DB5CF34F7AE4C0C876AA35C69A45C86"/>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lastRenderedPageBreak/>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5DB5CF34F7AE4C0C876AA35C69A45C86"/>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w:t>
      </w:r>
      <w:r w:rsidRPr="002E30A6">
        <w:rPr>
          <w:color w:val="auto"/>
        </w:rPr>
        <w:lastRenderedPageBreak/>
        <w:t xml:space="preserve">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7C6F2F" w:rsidP="00FD7697">
      <w:pPr>
        <w:pStyle w:val="111"/>
        <w:rPr>
          <w:color w:val="auto"/>
        </w:rPr>
      </w:pPr>
      <w:sdt>
        <w:sdtPr>
          <w:rPr>
            <w:color w:val="auto"/>
          </w:rPr>
          <w:alias w:val="Заключение договора"/>
          <w:tag w:val="Заключение договора"/>
          <w:id w:val="1028451099"/>
          <w:lock w:val="sdtLocked"/>
          <w:placeholder>
            <w:docPart w:val="5DB5CF34F7AE4C0C876AA35C69A45C86"/>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6F2F" w:rsidRDefault="007C6F2F" w:rsidP="00D225C0">
      <w:r>
        <w:separator/>
      </w:r>
    </w:p>
    <w:p w:rsidR="007C6F2F" w:rsidRDefault="007C6F2F"/>
  </w:endnote>
  <w:endnote w:type="continuationSeparator" w:id="0">
    <w:p w:rsidR="007C6F2F" w:rsidRDefault="007C6F2F" w:rsidP="00D225C0">
      <w:r>
        <w:continuationSeparator/>
      </w:r>
    </w:p>
    <w:p w:rsidR="007C6F2F" w:rsidRDefault="007C6F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790F84C-2D0D-4A13-8662-E5CB2F0448A2}"/>
    <w:embedBold r:id="rId2" w:fontKey="{83F0D627-90BE-4F45-89C9-AF7F4E36F03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5521F8F4-F5AD-4EC2-AB50-D9EF4C99CF6D}"/>
    <w:embedBold r:id="rId4" w:fontKey="{26EC6CC7-40E6-40F3-83F7-B996CEF16BED}"/>
  </w:font>
  <w:font w:name="Segoe UI">
    <w:panose1 w:val="020B0502040204020203"/>
    <w:charset w:val="CC"/>
    <w:family w:val="swiss"/>
    <w:pitch w:val="variable"/>
    <w:sig w:usb0="E4002EFF" w:usb1="C000E47F" w:usb2="00000009" w:usb3="00000000" w:csb0="000001FF" w:csb1="00000000"/>
    <w:embedRegular r:id="rId5" w:fontKey="{4C245692-D19E-43F3-8DA6-0E7486F839C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7C6F2F" w:rsidRDefault="007C6F2F"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r w:rsidR="00294C39">
              <w:rPr>
                <w:rStyle w:val="affff7"/>
                <w:b/>
                <w:bCs/>
              </w:rPr>
              <w:t>Ошибка! Источник ссылки не найден.</w:t>
            </w:r>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94C39">
              <w:rPr>
                <w:rStyle w:val="affff7"/>
                <w:noProof/>
              </w:rPr>
              <w:t>27</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7C6F2F" w:rsidRDefault="007C6F2F" w:rsidP="006B2AC5">
        <w:pPr>
          <w:pStyle w:val="aff1"/>
          <w:tabs>
            <w:tab w:val="clear" w:pos="4677"/>
            <w:tab w:val="clear" w:pos="9355"/>
          </w:tabs>
          <w:ind w:right="-2"/>
          <w:jc w:val="right"/>
        </w:pPr>
        <w:r>
          <w:t xml:space="preserve">34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294C39">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294C39">
              <w:rPr>
                <w:rStyle w:val="affff7"/>
                <w:noProof/>
              </w:rPr>
              <w:t>27</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7C6F2F" w:rsidRDefault="005165C2" w:rsidP="009C694D">
        <w:pPr>
          <w:pStyle w:val="aff1"/>
          <w:tabs>
            <w:tab w:val="clear" w:pos="4677"/>
            <w:tab w:val="clear" w:pos="9355"/>
          </w:tabs>
          <w:ind w:right="83"/>
          <w:jc w:val="right"/>
        </w:pPr>
        <w:r>
          <w:t>34</w:t>
        </w:r>
        <w:r w:rsidR="007C6F2F">
          <w:t xml:space="preserve">   </w:t>
        </w:r>
        <w:sdt>
          <w:sdtPr>
            <w:id w:val="-713423825"/>
            <w:docPartObj>
              <w:docPartGallery w:val="Page Numbers (Top of Page)"/>
              <w:docPartUnique/>
            </w:docPartObj>
          </w:sdtPr>
          <w:sdtContent>
            <w:r w:rsidR="007C6F2F" w:rsidRPr="00973491">
              <w:rPr>
                <w:rStyle w:val="affff7"/>
              </w:rPr>
              <w:t xml:space="preserve">|   Страница </w:t>
            </w:r>
            <w:r w:rsidR="007C6F2F" w:rsidRPr="00973491">
              <w:rPr>
                <w:rStyle w:val="affff7"/>
              </w:rPr>
              <w:fldChar w:fldCharType="begin"/>
            </w:r>
            <w:r w:rsidR="007C6F2F" w:rsidRPr="00973491">
              <w:rPr>
                <w:rStyle w:val="affff7"/>
              </w:rPr>
              <w:instrText>PAGE</w:instrText>
            </w:r>
            <w:r w:rsidR="007C6F2F" w:rsidRPr="00973491">
              <w:rPr>
                <w:rStyle w:val="affff7"/>
              </w:rPr>
              <w:fldChar w:fldCharType="separate"/>
            </w:r>
            <w:r w:rsidR="00294C39">
              <w:rPr>
                <w:rStyle w:val="affff7"/>
                <w:noProof/>
              </w:rPr>
              <w:t>5</w:t>
            </w:r>
            <w:r w:rsidR="007C6F2F" w:rsidRPr="00973491">
              <w:rPr>
                <w:rStyle w:val="affff7"/>
              </w:rPr>
              <w:fldChar w:fldCharType="end"/>
            </w:r>
            <w:r w:rsidR="007C6F2F" w:rsidRPr="00973491">
              <w:rPr>
                <w:rStyle w:val="affff7"/>
              </w:rPr>
              <w:t xml:space="preserve"> из </w:t>
            </w:r>
            <w:r w:rsidR="007C6F2F" w:rsidRPr="00973491">
              <w:rPr>
                <w:rStyle w:val="affff7"/>
              </w:rPr>
              <w:fldChar w:fldCharType="begin"/>
            </w:r>
            <w:r w:rsidR="007C6F2F" w:rsidRPr="00973491">
              <w:rPr>
                <w:rStyle w:val="affff7"/>
              </w:rPr>
              <w:instrText>NUMPAGES</w:instrText>
            </w:r>
            <w:r w:rsidR="007C6F2F" w:rsidRPr="00973491">
              <w:rPr>
                <w:rStyle w:val="affff7"/>
              </w:rPr>
              <w:fldChar w:fldCharType="separate"/>
            </w:r>
            <w:r w:rsidR="00294C39">
              <w:rPr>
                <w:rStyle w:val="affff7"/>
                <w:noProof/>
              </w:rPr>
              <w:t>27</w:t>
            </w:r>
            <w:r w:rsidR="007C6F2F"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7C6F2F" w:rsidRDefault="00E07694" w:rsidP="00793545">
        <w:pPr>
          <w:pStyle w:val="aff1"/>
          <w:tabs>
            <w:tab w:val="clear" w:pos="4677"/>
            <w:tab w:val="clear" w:pos="9355"/>
          </w:tabs>
          <w:ind w:right="140"/>
          <w:jc w:val="right"/>
        </w:pPr>
        <w:r>
          <w:t xml:space="preserve">34 </w:t>
        </w:r>
        <w:r w:rsidR="007C6F2F">
          <w:t xml:space="preserve">  </w:t>
        </w:r>
        <w:sdt>
          <w:sdtPr>
            <w:id w:val="-442306018"/>
            <w:docPartObj>
              <w:docPartGallery w:val="Page Numbers (Top of Page)"/>
              <w:docPartUnique/>
            </w:docPartObj>
          </w:sdtPr>
          <w:sdtContent>
            <w:r w:rsidR="007C6F2F" w:rsidRPr="00973491">
              <w:rPr>
                <w:rStyle w:val="affff7"/>
              </w:rPr>
              <w:t xml:space="preserve">|   Страница </w:t>
            </w:r>
            <w:r w:rsidR="007C6F2F" w:rsidRPr="00973491">
              <w:rPr>
                <w:rStyle w:val="affff7"/>
              </w:rPr>
              <w:fldChar w:fldCharType="begin"/>
            </w:r>
            <w:r w:rsidR="007C6F2F" w:rsidRPr="00973491">
              <w:rPr>
                <w:rStyle w:val="affff7"/>
              </w:rPr>
              <w:instrText>PAGE</w:instrText>
            </w:r>
            <w:r w:rsidR="007C6F2F" w:rsidRPr="00973491">
              <w:rPr>
                <w:rStyle w:val="affff7"/>
              </w:rPr>
              <w:fldChar w:fldCharType="separate"/>
            </w:r>
            <w:r w:rsidR="00294C39">
              <w:rPr>
                <w:rStyle w:val="affff7"/>
                <w:noProof/>
              </w:rPr>
              <w:t>27</w:t>
            </w:r>
            <w:r w:rsidR="007C6F2F" w:rsidRPr="00973491">
              <w:rPr>
                <w:rStyle w:val="affff7"/>
              </w:rPr>
              <w:fldChar w:fldCharType="end"/>
            </w:r>
            <w:r w:rsidR="007C6F2F" w:rsidRPr="00973491">
              <w:rPr>
                <w:rStyle w:val="affff7"/>
              </w:rPr>
              <w:t xml:space="preserve"> из </w:t>
            </w:r>
            <w:r w:rsidR="007C6F2F" w:rsidRPr="00973491">
              <w:rPr>
                <w:rStyle w:val="affff7"/>
              </w:rPr>
              <w:fldChar w:fldCharType="begin"/>
            </w:r>
            <w:r w:rsidR="007C6F2F" w:rsidRPr="00973491">
              <w:rPr>
                <w:rStyle w:val="affff7"/>
              </w:rPr>
              <w:instrText>NUMPAGES</w:instrText>
            </w:r>
            <w:r w:rsidR="007C6F2F" w:rsidRPr="00973491">
              <w:rPr>
                <w:rStyle w:val="affff7"/>
              </w:rPr>
              <w:fldChar w:fldCharType="separate"/>
            </w:r>
            <w:r w:rsidR="00294C39">
              <w:rPr>
                <w:rStyle w:val="affff7"/>
                <w:noProof/>
              </w:rPr>
              <w:t>27</w:t>
            </w:r>
            <w:r w:rsidR="007C6F2F"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6F2F" w:rsidRDefault="007C6F2F" w:rsidP="00D225C0">
      <w:r>
        <w:separator/>
      </w:r>
    </w:p>
    <w:p w:rsidR="007C6F2F" w:rsidRDefault="007C6F2F"/>
  </w:footnote>
  <w:footnote w:type="continuationSeparator" w:id="0">
    <w:p w:rsidR="007C6F2F" w:rsidRDefault="007C6F2F" w:rsidP="00D225C0">
      <w:r>
        <w:continuationSeparator/>
      </w:r>
    </w:p>
    <w:p w:rsidR="007C6F2F" w:rsidRDefault="007C6F2F"/>
  </w:footnote>
  <w:footnote w:id="1">
    <w:p w:rsidR="007C6F2F" w:rsidRDefault="007C6F2F"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7C6F2F" w:rsidRDefault="007C6F2F">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7C6F2F" w:rsidRPr="009675CA" w:rsidRDefault="007C6F2F">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7C6F2F" w:rsidRDefault="007C6F2F">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7C6F2F" w:rsidRPr="0094686B" w:rsidRDefault="007C6F2F"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409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81A"/>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02"/>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974"/>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4C39"/>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5C2"/>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03D"/>
    <w:rsid w:val="005C1745"/>
    <w:rsid w:val="005C1C08"/>
    <w:rsid w:val="005C2181"/>
    <w:rsid w:val="005C2276"/>
    <w:rsid w:val="005C2679"/>
    <w:rsid w:val="005C384A"/>
    <w:rsid w:val="005C3858"/>
    <w:rsid w:val="005C3BBC"/>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04D"/>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26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6F2F"/>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037A"/>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4EEA"/>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1BB8"/>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2DC"/>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12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0DED"/>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12"/>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81A"/>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2085"/>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07694"/>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6D9"/>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
    </o:shapedefaults>
    <o:shapelayout v:ext="edit">
      <o:idmap v:ext="edit" data="1"/>
    </o:shapelayout>
  </w:shapeDefaults>
  <w:decimalSymbol w:val=","/>
  <w:listSeparator w:val=";"/>
  <w14:docId w14:val="57CC1CA5"/>
  <w15:docId w15:val="{EF578F59-15B2-4915-ADD2-CBEA68B731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260439752CF4A20A54FE4BDF3D445F4"/>
        <w:category>
          <w:name w:val="Общие"/>
          <w:gallery w:val="placeholder"/>
        </w:category>
        <w:types>
          <w:type w:val="bbPlcHdr"/>
        </w:types>
        <w:behaviors>
          <w:behavior w:val="content"/>
        </w:behaviors>
        <w:guid w:val="{E56F7CC5-490D-4957-B3EA-0312CD31F6C2}"/>
      </w:docPartPr>
      <w:docPartBody>
        <w:p w:rsidR="00833A0C" w:rsidRDefault="00E07180">
          <w:pPr>
            <w:pStyle w:val="9260439752CF4A20A54FE4BDF3D445F4"/>
          </w:pPr>
          <w:r w:rsidRPr="00853F0C">
            <w:rPr>
              <w:rStyle w:val="a3"/>
            </w:rPr>
            <w:t>Место для ввода текста.</w:t>
          </w:r>
        </w:p>
      </w:docPartBody>
    </w:docPart>
    <w:docPart>
      <w:docPartPr>
        <w:name w:val="959C577A08A744C4BA92AB58CC5264E8"/>
        <w:category>
          <w:name w:val="Общие"/>
          <w:gallery w:val="placeholder"/>
        </w:category>
        <w:types>
          <w:type w:val="bbPlcHdr"/>
        </w:types>
        <w:behaviors>
          <w:behavior w:val="content"/>
        </w:behaviors>
        <w:guid w:val="{40452980-5FE3-4CD1-80CF-082E15CC205E}"/>
      </w:docPartPr>
      <w:docPartBody>
        <w:p w:rsidR="00833A0C" w:rsidRDefault="00E07180">
          <w:pPr>
            <w:pStyle w:val="959C577A08A744C4BA92AB58CC5264E8"/>
          </w:pPr>
          <w:r w:rsidRPr="00680AC0">
            <w:rPr>
              <w:rStyle w:val="a3"/>
            </w:rPr>
            <w:t>Выберите элемент.</w:t>
          </w:r>
        </w:p>
      </w:docPartBody>
    </w:docPart>
    <w:docPart>
      <w:docPartPr>
        <w:name w:val="5DB5CF34F7AE4C0C876AA35C69A45C86"/>
        <w:category>
          <w:name w:val="Общие"/>
          <w:gallery w:val="placeholder"/>
        </w:category>
        <w:types>
          <w:type w:val="bbPlcHdr"/>
        </w:types>
        <w:behaviors>
          <w:behavior w:val="content"/>
        </w:behaviors>
        <w:guid w:val="{CCE4D5DB-1C19-48C4-8AA7-AA569275720F}"/>
      </w:docPartPr>
      <w:docPartBody>
        <w:p w:rsidR="00833A0C" w:rsidRDefault="00E07180">
          <w:pPr>
            <w:pStyle w:val="5DB5CF34F7AE4C0C876AA35C69A45C86"/>
          </w:pPr>
          <w:r w:rsidRPr="007027F2">
            <w:rPr>
              <w:rStyle w:val="a3"/>
            </w:rPr>
            <w:t>Выберите стандартный блок.</w:t>
          </w:r>
        </w:p>
      </w:docPartBody>
    </w:docPart>
    <w:docPart>
      <w:docPartPr>
        <w:name w:val="F39D9EB2052147718343816B4991E150"/>
        <w:category>
          <w:name w:val="Общие"/>
          <w:gallery w:val="placeholder"/>
        </w:category>
        <w:types>
          <w:type w:val="bbPlcHdr"/>
        </w:types>
        <w:behaviors>
          <w:behavior w:val="content"/>
        </w:behaviors>
        <w:guid w:val="{FDCE29B8-AE07-4E9B-8BE4-A59D2A2BD200}"/>
      </w:docPartPr>
      <w:docPartBody>
        <w:p w:rsidR="00833A0C" w:rsidRDefault="00E07180">
          <w:pPr>
            <w:pStyle w:val="F39D9EB2052147718343816B4991E150"/>
          </w:pPr>
          <w:r w:rsidRPr="00853F0C">
            <w:rPr>
              <w:rStyle w:val="a3"/>
            </w:rPr>
            <w:t>Место для ввода текста.</w:t>
          </w:r>
        </w:p>
      </w:docPartBody>
    </w:docPart>
    <w:docPart>
      <w:docPartPr>
        <w:name w:val="6C892B8E048347029A77FD8963E82B1D"/>
        <w:category>
          <w:name w:val="Общие"/>
          <w:gallery w:val="placeholder"/>
        </w:category>
        <w:types>
          <w:type w:val="bbPlcHdr"/>
        </w:types>
        <w:behaviors>
          <w:behavior w:val="content"/>
        </w:behaviors>
        <w:guid w:val="{D097F23C-D62F-4DF3-A9C9-3D83DC773C58}"/>
      </w:docPartPr>
      <w:docPartBody>
        <w:p w:rsidR="00833A0C" w:rsidRDefault="00E07180">
          <w:pPr>
            <w:pStyle w:val="6C892B8E048347029A77FD8963E82B1D"/>
          </w:pPr>
          <w:r w:rsidRPr="00853F0C">
            <w:rPr>
              <w:rStyle w:val="a3"/>
            </w:rPr>
            <w:t>Место для ввода текста.</w:t>
          </w:r>
        </w:p>
      </w:docPartBody>
    </w:docPart>
    <w:docPart>
      <w:docPartPr>
        <w:name w:val="2317E941C1344EDD88FE08F29616C069"/>
        <w:category>
          <w:name w:val="Общие"/>
          <w:gallery w:val="placeholder"/>
        </w:category>
        <w:types>
          <w:type w:val="bbPlcHdr"/>
        </w:types>
        <w:behaviors>
          <w:behavior w:val="content"/>
        </w:behaviors>
        <w:guid w:val="{8FFB4719-0AF7-4259-8333-52BFB67D90A7}"/>
      </w:docPartPr>
      <w:docPartBody>
        <w:p w:rsidR="00833A0C" w:rsidRDefault="00E07180">
          <w:pPr>
            <w:pStyle w:val="2317E941C1344EDD88FE08F29616C069"/>
          </w:pPr>
          <w:r>
            <w:rPr>
              <w:color w:val="808080" w:themeColor="background1" w:themeShade="80"/>
            </w:rPr>
            <w:t>Укажите документ или вид сведений</w:t>
          </w:r>
        </w:p>
      </w:docPartBody>
    </w:docPart>
    <w:docPart>
      <w:docPartPr>
        <w:name w:val="86464516455542C9ABE190CF842F4631"/>
        <w:category>
          <w:name w:val="Общие"/>
          <w:gallery w:val="placeholder"/>
        </w:category>
        <w:types>
          <w:type w:val="bbPlcHdr"/>
        </w:types>
        <w:behaviors>
          <w:behavior w:val="content"/>
        </w:behaviors>
        <w:guid w:val="{538806DF-57B8-4FAD-8E81-55A59F11BDDC}"/>
      </w:docPartPr>
      <w:docPartBody>
        <w:p w:rsidR="00833A0C" w:rsidRDefault="00E07180">
          <w:pPr>
            <w:pStyle w:val="86464516455542C9ABE190CF842F4631"/>
          </w:pPr>
          <w:r>
            <w:rPr>
              <w:color w:val="808080" w:themeColor="background1" w:themeShade="80"/>
            </w:rPr>
            <w:t>Укажите документ или вид сведений</w:t>
          </w:r>
        </w:p>
      </w:docPartBody>
    </w:docPart>
    <w:docPart>
      <w:docPartPr>
        <w:name w:val="FE82D9CD2F7646908700763777138907"/>
        <w:category>
          <w:name w:val="Общие"/>
          <w:gallery w:val="placeholder"/>
        </w:category>
        <w:types>
          <w:type w:val="bbPlcHdr"/>
        </w:types>
        <w:behaviors>
          <w:behavior w:val="content"/>
        </w:behaviors>
        <w:guid w:val="{B2240AB3-693E-4B6F-B40C-244E1EFFAD90}"/>
      </w:docPartPr>
      <w:docPartBody>
        <w:p w:rsidR="00833A0C" w:rsidRDefault="00E07180">
          <w:pPr>
            <w:pStyle w:val="FE82D9CD2F7646908700763777138907"/>
          </w:pPr>
          <w:r>
            <w:rPr>
              <w:color w:val="808080" w:themeColor="background1" w:themeShade="80"/>
            </w:rPr>
            <w:t>Укажите документ или вид сведений</w:t>
          </w:r>
        </w:p>
      </w:docPartBody>
    </w:docPart>
    <w:docPart>
      <w:docPartPr>
        <w:name w:val="7160EC032E7547AB994E136779E7DF52"/>
        <w:category>
          <w:name w:val="Общие"/>
          <w:gallery w:val="placeholder"/>
        </w:category>
        <w:types>
          <w:type w:val="bbPlcHdr"/>
        </w:types>
        <w:behaviors>
          <w:behavior w:val="content"/>
        </w:behaviors>
        <w:guid w:val="{EFCF7B5E-38E7-48B9-AA2F-F7FDE226EC82}"/>
      </w:docPartPr>
      <w:docPartBody>
        <w:p w:rsidR="00833A0C" w:rsidRDefault="00E07180">
          <w:pPr>
            <w:pStyle w:val="7160EC032E7547AB994E136779E7DF52"/>
          </w:pPr>
          <w:r>
            <w:rPr>
              <w:color w:val="808080" w:themeColor="background1" w:themeShade="80"/>
            </w:rPr>
            <w:t>Укажите документ или вид сведений</w:t>
          </w:r>
        </w:p>
      </w:docPartBody>
    </w:docPart>
    <w:docPart>
      <w:docPartPr>
        <w:name w:val="7B05057567DC4C0CA9EC06B723181D90"/>
        <w:category>
          <w:name w:val="Общие"/>
          <w:gallery w:val="placeholder"/>
        </w:category>
        <w:types>
          <w:type w:val="bbPlcHdr"/>
        </w:types>
        <w:behaviors>
          <w:behavior w:val="content"/>
        </w:behaviors>
        <w:guid w:val="{AA4C11A3-EA8D-41B7-8FD7-FD12CE65CC41}"/>
      </w:docPartPr>
      <w:docPartBody>
        <w:p w:rsidR="00833A0C" w:rsidRDefault="00E07180">
          <w:pPr>
            <w:pStyle w:val="7B05057567DC4C0CA9EC06B723181D90"/>
          </w:pPr>
          <w:r>
            <w:rPr>
              <w:color w:val="808080" w:themeColor="background1" w:themeShade="80"/>
            </w:rPr>
            <w:t>Укажите документ или вид сведений</w:t>
          </w:r>
        </w:p>
      </w:docPartBody>
    </w:docPart>
    <w:docPart>
      <w:docPartPr>
        <w:name w:val="400D80A8A4844BAD96C20676AFFA1A83"/>
        <w:category>
          <w:name w:val="Общие"/>
          <w:gallery w:val="placeholder"/>
        </w:category>
        <w:types>
          <w:type w:val="bbPlcHdr"/>
        </w:types>
        <w:behaviors>
          <w:behavior w:val="content"/>
        </w:behaviors>
        <w:guid w:val="{D617A4AA-9841-4AEA-AAF1-92B9E5E0D6A0}"/>
      </w:docPartPr>
      <w:docPartBody>
        <w:p w:rsidR="00833A0C" w:rsidRDefault="00E07180">
          <w:pPr>
            <w:pStyle w:val="400D80A8A4844BAD96C20676AFFA1A83"/>
          </w:pPr>
          <w:r>
            <w:rPr>
              <w:color w:val="808080" w:themeColor="background1" w:themeShade="80"/>
            </w:rPr>
            <w:t>Укажите документ или вид сведений</w:t>
          </w:r>
        </w:p>
      </w:docPartBody>
    </w:docPart>
    <w:docPart>
      <w:docPartPr>
        <w:name w:val="CB218583E3C94784A4E521842FAA16AE"/>
        <w:category>
          <w:name w:val="Общие"/>
          <w:gallery w:val="placeholder"/>
        </w:category>
        <w:types>
          <w:type w:val="bbPlcHdr"/>
        </w:types>
        <w:behaviors>
          <w:behavior w:val="content"/>
        </w:behaviors>
        <w:guid w:val="{0BFA6B21-5E1F-46CB-B8B8-286B72F77826}"/>
      </w:docPartPr>
      <w:docPartBody>
        <w:p w:rsidR="00833A0C" w:rsidRDefault="00E07180">
          <w:pPr>
            <w:pStyle w:val="CB218583E3C94784A4E521842FAA16AE"/>
          </w:pPr>
          <w:r>
            <w:rPr>
              <w:color w:val="808080" w:themeColor="background1" w:themeShade="80"/>
            </w:rPr>
            <w:t>Укажите документ или вид сведений</w:t>
          </w:r>
        </w:p>
      </w:docPartBody>
    </w:docPart>
    <w:docPart>
      <w:docPartPr>
        <w:name w:val="92ACF5142BE2400DA542896CCC4D1B8C"/>
        <w:category>
          <w:name w:val="Общие"/>
          <w:gallery w:val="placeholder"/>
        </w:category>
        <w:types>
          <w:type w:val="bbPlcHdr"/>
        </w:types>
        <w:behaviors>
          <w:behavior w:val="content"/>
        </w:behaviors>
        <w:guid w:val="{CFF27AAA-B968-4525-8125-F3AE3F48F88E}"/>
      </w:docPartPr>
      <w:docPartBody>
        <w:p w:rsidR="00833A0C" w:rsidRDefault="00E07180">
          <w:pPr>
            <w:pStyle w:val="92ACF5142BE2400DA542896CCC4D1B8C"/>
          </w:pPr>
          <w:r>
            <w:rPr>
              <w:color w:val="808080" w:themeColor="background1" w:themeShade="80"/>
            </w:rPr>
            <w:t>Укажите документ или вид сведений</w:t>
          </w:r>
        </w:p>
      </w:docPartBody>
    </w:docPart>
    <w:docPart>
      <w:docPartPr>
        <w:name w:val="B4D0B28FDFA0417B9C56EAC89B61B69E"/>
        <w:category>
          <w:name w:val="Общие"/>
          <w:gallery w:val="placeholder"/>
        </w:category>
        <w:types>
          <w:type w:val="bbPlcHdr"/>
        </w:types>
        <w:behaviors>
          <w:behavior w:val="content"/>
        </w:behaviors>
        <w:guid w:val="{A613A0F3-ED1B-46A6-A159-4E7888C0A622}"/>
      </w:docPartPr>
      <w:docPartBody>
        <w:p w:rsidR="00833A0C" w:rsidRDefault="00E07180">
          <w:pPr>
            <w:pStyle w:val="B4D0B28FDFA0417B9C56EAC89B61B69E"/>
          </w:pPr>
          <w:r>
            <w:rPr>
              <w:color w:val="808080" w:themeColor="background1" w:themeShade="80"/>
            </w:rPr>
            <w:t>Укажите документ или вид сведений</w:t>
          </w:r>
        </w:p>
      </w:docPartBody>
    </w:docPart>
    <w:docPart>
      <w:docPartPr>
        <w:name w:val="5368AD6DF01344E28E1C2FB29A84033C"/>
        <w:category>
          <w:name w:val="Общие"/>
          <w:gallery w:val="placeholder"/>
        </w:category>
        <w:types>
          <w:type w:val="bbPlcHdr"/>
        </w:types>
        <w:behaviors>
          <w:behavior w:val="content"/>
        </w:behaviors>
        <w:guid w:val="{53D1EDEC-CCC6-437F-B625-D6C24EC94BB3}"/>
      </w:docPartPr>
      <w:docPartBody>
        <w:p w:rsidR="00833A0C" w:rsidRDefault="00E07180">
          <w:pPr>
            <w:pStyle w:val="5368AD6DF01344E28E1C2FB29A84033C"/>
          </w:pPr>
          <w:r>
            <w:rPr>
              <w:color w:val="808080" w:themeColor="background1" w:themeShade="80"/>
            </w:rPr>
            <w:t>Укажите документ или вид сведений</w:t>
          </w:r>
        </w:p>
      </w:docPartBody>
    </w:docPart>
    <w:docPart>
      <w:docPartPr>
        <w:name w:val="91A44E0B22BD444B95AD48CB9A0FCA49"/>
        <w:category>
          <w:name w:val="Общие"/>
          <w:gallery w:val="placeholder"/>
        </w:category>
        <w:types>
          <w:type w:val="bbPlcHdr"/>
        </w:types>
        <w:behaviors>
          <w:behavior w:val="content"/>
        </w:behaviors>
        <w:guid w:val="{72B37934-24EC-41AE-A811-6808FDB3D112}"/>
      </w:docPartPr>
      <w:docPartBody>
        <w:p w:rsidR="00833A0C" w:rsidRDefault="00E07180">
          <w:pPr>
            <w:pStyle w:val="91A44E0B22BD444B95AD48CB9A0FCA49"/>
          </w:pPr>
          <w:r>
            <w:rPr>
              <w:color w:val="808080" w:themeColor="background1" w:themeShade="80"/>
            </w:rPr>
            <w:t>Укажите документ или вид сведений</w:t>
          </w:r>
        </w:p>
      </w:docPartBody>
    </w:docPart>
    <w:docPart>
      <w:docPartPr>
        <w:name w:val="A861A74916F34C41B3220EB81BAB2414"/>
        <w:category>
          <w:name w:val="Общие"/>
          <w:gallery w:val="placeholder"/>
        </w:category>
        <w:types>
          <w:type w:val="bbPlcHdr"/>
        </w:types>
        <w:behaviors>
          <w:behavior w:val="content"/>
        </w:behaviors>
        <w:guid w:val="{8B8EA5E3-531B-40B9-9B23-5A6AC55C4568}"/>
      </w:docPartPr>
      <w:docPartBody>
        <w:p w:rsidR="00833A0C" w:rsidRDefault="00E07180">
          <w:pPr>
            <w:pStyle w:val="A861A74916F34C41B3220EB81BAB2414"/>
          </w:pPr>
          <w:r>
            <w:rPr>
              <w:color w:val="808080" w:themeColor="background1" w:themeShade="80"/>
            </w:rPr>
            <w:t>Укажите документ или вид сведений</w:t>
          </w:r>
        </w:p>
      </w:docPartBody>
    </w:docPart>
    <w:docPart>
      <w:docPartPr>
        <w:name w:val="1889D53878124418B636785AC6011976"/>
        <w:category>
          <w:name w:val="Общие"/>
          <w:gallery w:val="placeholder"/>
        </w:category>
        <w:types>
          <w:type w:val="bbPlcHdr"/>
        </w:types>
        <w:behaviors>
          <w:behavior w:val="content"/>
        </w:behaviors>
        <w:guid w:val="{B4F03FE2-FE74-4AD2-832A-D3E97A0EFBF6}"/>
      </w:docPartPr>
      <w:docPartBody>
        <w:p w:rsidR="00833A0C" w:rsidRDefault="00E07180">
          <w:pPr>
            <w:pStyle w:val="1889D53878124418B636785AC6011976"/>
          </w:pPr>
          <w:r>
            <w:rPr>
              <w:color w:val="808080" w:themeColor="background1" w:themeShade="80"/>
            </w:rPr>
            <w:t>Укажите документ или вид сведений</w:t>
          </w:r>
        </w:p>
      </w:docPartBody>
    </w:docPart>
    <w:docPart>
      <w:docPartPr>
        <w:name w:val="42C2C12012804626A43E05C530E25549"/>
        <w:category>
          <w:name w:val="Общие"/>
          <w:gallery w:val="placeholder"/>
        </w:category>
        <w:types>
          <w:type w:val="bbPlcHdr"/>
        </w:types>
        <w:behaviors>
          <w:behavior w:val="content"/>
        </w:behaviors>
        <w:guid w:val="{74469E17-485A-4A83-B9E2-5121D8E4247F}"/>
      </w:docPartPr>
      <w:docPartBody>
        <w:p w:rsidR="00833A0C" w:rsidRDefault="00E07180">
          <w:pPr>
            <w:pStyle w:val="42C2C12012804626A43E05C530E25549"/>
          </w:pPr>
          <w:r>
            <w:rPr>
              <w:color w:val="808080" w:themeColor="background1" w:themeShade="80"/>
            </w:rPr>
            <w:t>Укажите документ или вид сведений</w:t>
          </w:r>
        </w:p>
      </w:docPartBody>
    </w:docPart>
    <w:docPart>
      <w:docPartPr>
        <w:name w:val="123C300E012749EEBD28DA0BDC23A649"/>
        <w:category>
          <w:name w:val="Общие"/>
          <w:gallery w:val="placeholder"/>
        </w:category>
        <w:types>
          <w:type w:val="bbPlcHdr"/>
        </w:types>
        <w:behaviors>
          <w:behavior w:val="content"/>
        </w:behaviors>
        <w:guid w:val="{5FEB35CD-E651-4AD3-8BA3-E3F746AF5D02}"/>
      </w:docPartPr>
      <w:docPartBody>
        <w:p w:rsidR="00833A0C" w:rsidRDefault="00E07180">
          <w:pPr>
            <w:pStyle w:val="123C300E012749EEBD28DA0BDC23A649"/>
          </w:pPr>
          <w:r>
            <w:rPr>
              <w:color w:val="808080" w:themeColor="background1" w:themeShade="80"/>
            </w:rPr>
            <w:t>Укажите документ или вид сведений</w:t>
          </w:r>
        </w:p>
      </w:docPartBody>
    </w:docPart>
    <w:docPart>
      <w:docPartPr>
        <w:name w:val="403B94CFD6EA433EAEE1DCE00791D782"/>
        <w:category>
          <w:name w:val="Общие"/>
          <w:gallery w:val="placeholder"/>
        </w:category>
        <w:types>
          <w:type w:val="bbPlcHdr"/>
        </w:types>
        <w:behaviors>
          <w:behavior w:val="content"/>
        </w:behaviors>
        <w:guid w:val="{B9A981BB-B3C1-466D-AD50-BCEDA6C136DF}"/>
      </w:docPartPr>
      <w:docPartBody>
        <w:p w:rsidR="00833A0C" w:rsidRDefault="00E07180">
          <w:pPr>
            <w:pStyle w:val="403B94CFD6EA433EAEE1DCE00791D782"/>
          </w:pPr>
          <w:r>
            <w:rPr>
              <w:color w:val="808080" w:themeColor="background1" w:themeShade="80"/>
            </w:rPr>
            <w:t>Укажите документ или вид сведений</w:t>
          </w:r>
        </w:p>
      </w:docPartBody>
    </w:docPart>
    <w:docPart>
      <w:docPartPr>
        <w:name w:val="BEAF6F13AE984958BDD3CDCDD2B615E7"/>
        <w:category>
          <w:name w:val="Общие"/>
          <w:gallery w:val="placeholder"/>
        </w:category>
        <w:types>
          <w:type w:val="bbPlcHdr"/>
        </w:types>
        <w:behaviors>
          <w:behavior w:val="content"/>
        </w:behaviors>
        <w:guid w:val="{A0EAA8E0-84ED-487D-83CC-DC713F60C683}"/>
      </w:docPartPr>
      <w:docPartBody>
        <w:p w:rsidR="00833A0C" w:rsidRDefault="00E07180">
          <w:pPr>
            <w:pStyle w:val="BEAF6F13AE984958BDD3CDCDD2B615E7"/>
          </w:pPr>
          <w:r>
            <w:rPr>
              <w:color w:val="808080" w:themeColor="background1" w:themeShade="80"/>
            </w:rPr>
            <w:t>Укажите документ или вид сведений</w:t>
          </w:r>
        </w:p>
      </w:docPartBody>
    </w:docPart>
    <w:docPart>
      <w:docPartPr>
        <w:name w:val="014A1E299E7944A88B0F76C6B4649AD5"/>
        <w:category>
          <w:name w:val="Общие"/>
          <w:gallery w:val="placeholder"/>
        </w:category>
        <w:types>
          <w:type w:val="bbPlcHdr"/>
        </w:types>
        <w:behaviors>
          <w:behavior w:val="content"/>
        </w:behaviors>
        <w:guid w:val="{D2095B8B-1D36-469F-9CB0-6FA412E2E7C3}"/>
      </w:docPartPr>
      <w:docPartBody>
        <w:p w:rsidR="00833A0C" w:rsidRDefault="00E07180">
          <w:pPr>
            <w:pStyle w:val="014A1E299E7944A88B0F76C6B4649AD5"/>
          </w:pPr>
          <w:r w:rsidRPr="00853F0C">
            <w:rPr>
              <w:rStyle w:val="a3"/>
            </w:rPr>
            <w:t>Место для ввода текста.</w:t>
          </w:r>
        </w:p>
      </w:docPartBody>
    </w:docPart>
    <w:docPart>
      <w:docPartPr>
        <w:name w:val="449D597386B94550AAEEA6B968ABD3ED"/>
        <w:category>
          <w:name w:val="Общие"/>
          <w:gallery w:val="placeholder"/>
        </w:category>
        <w:types>
          <w:type w:val="bbPlcHdr"/>
        </w:types>
        <w:behaviors>
          <w:behavior w:val="content"/>
        </w:behaviors>
        <w:guid w:val="{1B2BA22E-32E6-4ACD-85E6-D4BDF00D5576}"/>
      </w:docPartPr>
      <w:docPartBody>
        <w:p w:rsidR="00833A0C" w:rsidRDefault="00E07180">
          <w:pPr>
            <w:pStyle w:val="449D597386B94550AAEEA6B968ABD3ED"/>
          </w:pPr>
          <w:r w:rsidRPr="00853F0C">
            <w:rPr>
              <w:rStyle w:val="a3"/>
            </w:rPr>
            <w:t>Место для ввода текста.</w:t>
          </w:r>
        </w:p>
      </w:docPartBody>
    </w:docPart>
    <w:docPart>
      <w:docPartPr>
        <w:name w:val="9545E1DDA3AF42A583F0CBF5A4A08D8B"/>
        <w:category>
          <w:name w:val="Общие"/>
          <w:gallery w:val="placeholder"/>
        </w:category>
        <w:types>
          <w:type w:val="bbPlcHdr"/>
        </w:types>
        <w:behaviors>
          <w:behavior w:val="content"/>
        </w:behaviors>
        <w:guid w:val="{9A42ED52-33BE-4090-94AC-B2971572BFEE}"/>
      </w:docPartPr>
      <w:docPartBody>
        <w:p w:rsidR="00833A0C" w:rsidRDefault="00E07180">
          <w:pPr>
            <w:pStyle w:val="9545E1DDA3AF42A583F0CBF5A4A08D8B"/>
          </w:pPr>
          <w:r>
            <w:rPr>
              <w:rStyle w:val="a3"/>
            </w:rPr>
            <w:t>Место для ввода текста.</w:t>
          </w:r>
        </w:p>
      </w:docPartBody>
    </w:docPart>
    <w:docPart>
      <w:docPartPr>
        <w:name w:val="60245CB9ECBD4377921EF4764BA611B0"/>
        <w:category>
          <w:name w:val="Общие"/>
          <w:gallery w:val="placeholder"/>
        </w:category>
        <w:types>
          <w:type w:val="bbPlcHdr"/>
        </w:types>
        <w:behaviors>
          <w:behavior w:val="content"/>
        </w:behaviors>
        <w:guid w:val="{610102FF-7889-4F75-8E6D-8B9A9A58DA65}"/>
      </w:docPartPr>
      <w:docPartBody>
        <w:p w:rsidR="00833A0C" w:rsidRDefault="00E07180">
          <w:pPr>
            <w:pStyle w:val="60245CB9ECBD4377921EF4764BA611B0"/>
          </w:pPr>
          <w:r w:rsidRPr="00853F0C">
            <w:rPr>
              <w:rStyle w:val="a3"/>
            </w:rPr>
            <w:t>Место для ввода текста.</w:t>
          </w:r>
        </w:p>
      </w:docPartBody>
    </w:docPart>
    <w:docPart>
      <w:docPartPr>
        <w:name w:val="FB3691D6292B4C9C9903DCDFF24ABC45"/>
        <w:category>
          <w:name w:val="Общие"/>
          <w:gallery w:val="placeholder"/>
        </w:category>
        <w:types>
          <w:type w:val="bbPlcHdr"/>
        </w:types>
        <w:behaviors>
          <w:behavior w:val="content"/>
        </w:behaviors>
        <w:guid w:val="{ED00F228-84C9-4F03-ADC0-52F790A940E6}"/>
      </w:docPartPr>
      <w:docPartBody>
        <w:p w:rsidR="00833A0C" w:rsidRDefault="00E07180">
          <w:pPr>
            <w:pStyle w:val="FB3691D6292B4C9C9903DCDFF24ABC45"/>
          </w:pPr>
          <w:r w:rsidRPr="00853F0C">
            <w:rPr>
              <w:rStyle w:val="a3"/>
            </w:rPr>
            <w:t>Место для ввода текста.</w:t>
          </w:r>
        </w:p>
      </w:docPartBody>
    </w:docPart>
    <w:docPart>
      <w:docPartPr>
        <w:name w:val="3F077D6E2CE2421881764C2BC977F03F"/>
        <w:category>
          <w:name w:val="Общие"/>
          <w:gallery w:val="placeholder"/>
        </w:category>
        <w:types>
          <w:type w:val="bbPlcHdr"/>
        </w:types>
        <w:behaviors>
          <w:behavior w:val="content"/>
        </w:behaviors>
        <w:guid w:val="{B03BD99D-288B-4487-B294-408D8486140B}"/>
      </w:docPartPr>
      <w:docPartBody>
        <w:p w:rsidR="00833A0C" w:rsidRDefault="00E07180">
          <w:pPr>
            <w:pStyle w:val="3F077D6E2CE2421881764C2BC977F03F"/>
          </w:pPr>
          <w:r w:rsidRPr="00853F0C">
            <w:rPr>
              <w:rStyle w:val="a3"/>
            </w:rPr>
            <w:t>Место для ввода текста.</w:t>
          </w:r>
        </w:p>
      </w:docPartBody>
    </w:docPart>
    <w:docPart>
      <w:docPartPr>
        <w:name w:val="85BADA82D4D84560A9CFE36D2BFED03F"/>
        <w:category>
          <w:name w:val="Общие"/>
          <w:gallery w:val="placeholder"/>
        </w:category>
        <w:types>
          <w:type w:val="bbPlcHdr"/>
        </w:types>
        <w:behaviors>
          <w:behavior w:val="content"/>
        </w:behaviors>
        <w:guid w:val="{6D92C463-E43E-42A0-9A0A-FF2E5662D72D}"/>
      </w:docPartPr>
      <w:docPartBody>
        <w:p w:rsidR="00833A0C" w:rsidRDefault="00E07180">
          <w:pPr>
            <w:pStyle w:val="85BADA82D4D84560A9CFE36D2BFED03F"/>
          </w:pPr>
          <w:r w:rsidRPr="00853F0C">
            <w:rPr>
              <w:rStyle w:val="a3"/>
            </w:rPr>
            <w:t>Место для ввода текста.</w:t>
          </w:r>
        </w:p>
      </w:docPartBody>
    </w:docPart>
    <w:docPart>
      <w:docPartPr>
        <w:name w:val="3AA1F64D0F9746F490C9017D80143CD8"/>
        <w:category>
          <w:name w:val="Общие"/>
          <w:gallery w:val="placeholder"/>
        </w:category>
        <w:types>
          <w:type w:val="bbPlcHdr"/>
        </w:types>
        <w:behaviors>
          <w:behavior w:val="content"/>
        </w:behaviors>
        <w:guid w:val="{1C84547A-B66B-4F34-8F79-E1DF35DEC12E}"/>
      </w:docPartPr>
      <w:docPartBody>
        <w:p w:rsidR="00833A0C" w:rsidRDefault="00E07180">
          <w:pPr>
            <w:pStyle w:val="3AA1F64D0F9746F490C9017D80143CD8"/>
          </w:pPr>
          <w:r w:rsidRPr="00853F0C">
            <w:rPr>
              <w:rStyle w:val="a3"/>
            </w:rPr>
            <w:t>Место для ввода текста.</w:t>
          </w:r>
        </w:p>
      </w:docPartBody>
    </w:docPart>
    <w:docPart>
      <w:docPartPr>
        <w:name w:val="0ECF31DE3C6C4B848B0B7A1320A4C3B1"/>
        <w:category>
          <w:name w:val="Общие"/>
          <w:gallery w:val="placeholder"/>
        </w:category>
        <w:types>
          <w:type w:val="bbPlcHdr"/>
        </w:types>
        <w:behaviors>
          <w:behavior w:val="content"/>
        </w:behaviors>
        <w:guid w:val="{D00BA779-D322-4E35-B033-7012F3C88102}"/>
      </w:docPartPr>
      <w:docPartBody>
        <w:p w:rsidR="00833A0C" w:rsidRDefault="00E07180">
          <w:pPr>
            <w:pStyle w:val="0ECF31DE3C6C4B848B0B7A1320A4C3B1"/>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118"/>
    <w:rsid w:val="00567118"/>
    <w:rsid w:val="00833A0C"/>
    <w:rsid w:val="00E0718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833A0C"/>
    <w:rPr>
      <w:color w:val="808080"/>
    </w:rPr>
  </w:style>
  <w:style w:type="paragraph" w:customStyle="1" w:styleId="9260439752CF4A20A54FE4BDF3D445F4">
    <w:name w:val="9260439752CF4A20A54FE4BDF3D445F4"/>
  </w:style>
  <w:style w:type="paragraph" w:customStyle="1" w:styleId="959C577A08A744C4BA92AB58CC5264E8">
    <w:name w:val="959C577A08A744C4BA92AB58CC5264E8"/>
  </w:style>
  <w:style w:type="paragraph" w:customStyle="1" w:styleId="1D69E285A0C448B2A46742465EEDB02D">
    <w:name w:val="1D69E285A0C448B2A46742465EEDB02D"/>
  </w:style>
  <w:style w:type="paragraph" w:customStyle="1" w:styleId="BC50D81330394C7EB5202C1DA26AF93C">
    <w:name w:val="BC50D81330394C7EB5202C1DA26AF93C"/>
  </w:style>
  <w:style w:type="paragraph" w:customStyle="1" w:styleId="3330ACFA3077429195FBCDA9BCDF8F04">
    <w:name w:val="3330ACFA3077429195FBCDA9BCDF8F04"/>
  </w:style>
  <w:style w:type="paragraph" w:customStyle="1" w:styleId="3AA8DADD1DC743A7B03F68F17AF3EFAF">
    <w:name w:val="3AA8DADD1DC743A7B03F68F17AF3EFAF"/>
  </w:style>
  <w:style w:type="paragraph" w:customStyle="1" w:styleId="7A564597784D4653955AF87C9200F671">
    <w:name w:val="7A564597784D4653955AF87C9200F671"/>
  </w:style>
  <w:style w:type="paragraph" w:customStyle="1" w:styleId="F7ADDC5370924B49AF401FB5C0CD55FF">
    <w:name w:val="F7ADDC5370924B49AF401FB5C0CD55FF"/>
  </w:style>
  <w:style w:type="paragraph" w:customStyle="1" w:styleId="3D263FEA55CD42088557A9CABEF33967">
    <w:name w:val="3D263FEA55CD42088557A9CABEF33967"/>
  </w:style>
  <w:style w:type="paragraph" w:customStyle="1" w:styleId="FCF29BCA220B461ABCDF29D66B59B41B">
    <w:name w:val="FCF29BCA220B461ABCDF29D66B59B41B"/>
  </w:style>
  <w:style w:type="paragraph" w:customStyle="1" w:styleId="043D996BBFEF46649DAD59D61E7EB498">
    <w:name w:val="043D996BBFEF46649DAD59D61E7EB498"/>
  </w:style>
  <w:style w:type="paragraph" w:customStyle="1" w:styleId="8F8A7C14464C4C038750D60CCD62381E">
    <w:name w:val="8F8A7C14464C4C038750D60CCD62381E"/>
  </w:style>
  <w:style w:type="paragraph" w:customStyle="1" w:styleId="7323B7F51DC6487885DF791B162D2829">
    <w:name w:val="7323B7F51DC6487885DF791B162D2829"/>
  </w:style>
  <w:style w:type="paragraph" w:customStyle="1" w:styleId="FD53760F2D2340E286373114A482D50E">
    <w:name w:val="FD53760F2D2340E286373114A482D50E"/>
  </w:style>
  <w:style w:type="paragraph" w:customStyle="1" w:styleId="1708256C8CCF41AD818E515CD12C791B">
    <w:name w:val="1708256C8CCF41AD818E515CD12C791B"/>
  </w:style>
  <w:style w:type="paragraph" w:customStyle="1" w:styleId="63BA79D1E8DB485188BD317C49B16444">
    <w:name w:val="63BA79D1E8DB485188BD317C49B16444"/>
  </w:style>
  <w:style w:type="paragraph" w:customStyle="1" w:styleId="6C8675A18F65462D9845A812FF8FAE72">
    <w:name w:val="6C8675A18F65462D9845A812FF8FAE72"/>
  </w:style>
  <w:style w:type="paragraph" w:customStyle="1" w:styleId="52DB188948E24EFF89218ACDEE010A9B">
    <w:name w:val="52DB188948E24EFF89218ACDEE010A9B"/>
  </w:style>
  <w:style w:type="paragraph" w:customStyle="1" w:styleId="04F19F46E78E4CC0BDD7BD043DCC4DED">
    <w:name w:val="04F19F46E78E4CC0BDD7BD043DCC4DED"/>
  </w:style>
  <w:style w:type="paragraph" w:customStyle="1" w:styleId="53BD2BE355F5462594EB6A91AB357133">
    <w:name w:val="53BD2BE355F5462594EB6A91AB357133"/>
  </w:style>
  <w:style w:type="paragraph" w:customStyle="1" w:styleId="5DB5CF34F7AE4C0C876AA35C69A45C86">
    <w:name w:val="5DB5CF34F7AE4C0C876AA35C69A45C86"/>
  </w:style>
  <w:style w:type="paragraph" w:customStyle="1" w:styleId="F39D9EB2052147718343816B4991E150">
    <w:name w:val="F39D9EB2052147718343816B4991E150"/>
  </w:style>
  <w:style w:type="paragraph" w:customStyle="1" w:styleId="872BC34248064300B4A3295D76949081">
    <w:name w:val="872BC34248064300B4A3295D76949081"/>
  </w:style>
  <w:style w:type="paragraph" w:customStyle="1" w:styleId="6C892B8E048347029A77FD8963E82B1D">
    <w:name w:val="6C892B8E048347029A77FD8963E82B1D"/>
  </w:style>
  <w:style w:type="paragraph" w:customStyle="1" w:styleId="13DECE6BA7CF451E85F9751DA531BD64">
    <w:name w:val="13DECE6BA7CF451E85F9751DA531BD64"/>
  </w:style>
  <w:style w:type="paragraph" w:customStyle="1" w:styleId="3381F46ACC5F4B0CAFDCA844E22C0B70">
    <w:name w:val="3381F46ACC5F4B0CAFDCA844E22C0B70"/>
  </w:style>
  <w:style w:type="paragraph" w:customStyle="1" w:styleId="1D9F42D3524A4896B32334DBB86CFB1A">
    <w:name w:val="1D9F42D3524A4896B32334DBB86CFB1A"/>
  </w:style>
  <w:style w:type="paragraph" w:customStyle="1" w:styleId="A4F353EF849F416CAF2939C4F89961BF">
    <w:name w:val="A4F353EF849F416CAF2939C4F89961BF"/>
  </w:style>
  <w:style w:type="paragraph" w:customStyle="1" w:styleId="FB9B6000B6674A0A9E765B055D1D941A">
    <w:name w:val="FB9B6000B6674A0A9E765B055D1D941A"/>
  </w:style>
  <w:style w:type="paragraph" w:customStyle="1" w:styleId="B1F1B7F0CA6B4E4F9C6FC1D40DA07C5D">
    <w:name w:val="B1F1B7F0CA6B4E4F9C6FC1D40DA07C5D"/>
  </w:style>
  <w:style w:type="paragraph" w:customStyle="1" w:styleId="8C856102A018462C8A8B4D9044BD934F">
    <w:name w:val="8C856102A018462C8A8B4D9044BD934F"/>
  </w:style>
  <w:style w:type="paragraph" w:customStyle="1" w:styleId="1C80CB0F9DD74970B7B5F832D90DDDB5">
    <w:name w:val="1C80CB0F9DD74970B7B5F832D90DDDB5"/>
  </w:style>
  <w:style w:type="paragraph" w:customStyle="1" w:styleId="AD56F0C9FCB34708A9495AC6FA749902">
    <w:name w:val="AD56F0C9FCB34708A9495AC6FA749902"/>
  </w:style>
  <w:style w:type="paragraph" w:customStyle="1" w:styleId="A19F97DCDAAC44959058F179B68E7504">
    <w:name w:val="A19F97DCDAAC44959058F179B68E7504"/>
  </w:style>
  <w:style w:type="paragraph" w:customStyle="1" w:styleId="2902934391344708A2736DC308F91BCE">
    <w:name w:val="2902934391344708A2736DC308F91BCE"/>
  </w:style>
  <w:style w:type="paragraph" w:customStyle="1" w:styleId="5C60E406E938471DB641C1392ACF9ABE">
    <w:name w:val="5C60E406E938471DB641C1392ACF9ABE"/>
  </w:style>
  <w:style w:type="paragraph" w:customStyle="1" w:styleId="7E26B929BA8F409D9510B24879937425">
    <w:name w:val="7E26B929BA8F409D9510B24879937425"/>
  </w:style>
  <w:style w:type="paragraph" w:customStyle="1" w:styleId="2317E941C1344EDD88FE08F29616C069">
    <w:name w:val="2317E941C1344EDD88FE08F29616C069"/>
  </w:style>
  <w:style w:type="paragraph" w:customStyle="1" w:styleId="86464516455542C9ABE190CF842F4631">
    <w:name w:val="86464516455542C9ABE190CF842F4631"/>
  </w:style>
  <w:style w:type="paragraph" w:customStyle="1" w:styleId="FE82D9CD2F7646908700763777138907">
    <w:name w:val="FE82D9CD2F7646908700763777138907"/>
  </w:style>
  <w:style w:type="paragraph" w:customStyle="1" w:styleId="7160EC032E7547AB994E136779E7DF52">
    <w:name w:val="7160EC032E7547AB994E136779E7DF52"/>
  </w:style>
  <w:style w:type="paragraph" w:customStyle="1" w:styleId="7B05057567DC4C0CA9EC06B723181D90">
    <w:name w:val="7B05057567DC4C0CA9EC06B723181D90"/>
  </w:style>
  <w:style w:type="paragraph" w:customStyle="1" w:styleId="400D80A8A4844BAD96C20676AFFA1A83">
    <w:name w:val="400D80A8A4844BAD96C20676AFFA1A83"/>
  </w:style>
  <w:style w:type="paragraph" w:customStyle="1" w:styleId="CB218583E3C94784A4E521842FAA16AE">
    <w:name w:val="CB218583E3C94784A4E521842FAA16AE"/>
  </w:style>
  <w:style w:type="paragraph" w:customStyle="1" w:styleId="92ACF5142BE2400DA542896CCC4D1B8C">
    <w:name w:val="92ACF5142BE2400DA542896CCC4D1B8C"/>
  </w:style>
  <w:style w:type="paragraph" w:customStyle="1" w:styleId="B4D0B28FDFA0417B9C56EAC89B61B69E">
    <w:name w:val="B4D0B28FDFA0417B9C56EAC89B61B69E"/>
  </w:style>
  <w:style w:type="paragraph" w:customStyle="1" w:styleId="5368AD6DF01344E28E1C2FB29A84033C">
    <w:name w:val="5368AD6DF01344E28E1C2FB29A84033C"/>
  </w:style>
  <w:style w:type="paragraph" w:customStyle="1" w:styleId="91A44E0B22BD444B95AD48CB9A0FCA49">
    <w:name w:val="91A44E0B22BD444B95AD48CB9A0FCA49"/>
  </w:style>
  <w:style w:type="paragraph" w:customStyle="1" w:styleId="A861A74916F34C41B3220EB81BAB2414">
    <w:name w:val="A861A74916F34C41B3220EB81BAB2414"/>
  </w:style>
  <w:style w:type="paragraph" w:customStyle="1" w:styleId="1889D53878124418B636785AC6011976">
    <w:name w:val="1889D53878124418B636785AC6011976"/>
  </w:style>
  <w:style w:type="paragraph" w:customStyle="1" w:styleId="42C2C12012804626A43E05C530E25549">
    <w:name w:val="42C2C12012804626A43E05C530E25549"/>
  </w:style>
  <w:style w:type="paragraph" w:customStyle="1" w:styleId="123C300E012749EEBD28DA0BDC23A649">
    <w:name w:val="123C300E012749EEBD28DA0BDC23A649"/>
  </w:style>
  <w:style w:type="paragraph" w:customStyle="1" w:styleId="403B94CFD6EA433EAEE1DCE00791D782">
    <w:name w:val="403B94CFD6EA433EAEE1DCE00791D782"/>
  </w:style>
  <w:style w:type="paragraph" w:customStyle="1" w:styleId="BEAF6F13AE984958BDD3CDCDD2B615E7">
    <w:name w:val="BEAF6F13AE984958BDD3CDCDD2B615E7"/>
  </w:style>
  <w:style w:type="paragraph" w:customStyle="1" w:styleId="014A1E299E7944A88B0F76C6B4649AD5">
    <w:name w:val="014A1E299E7944A88B0F76C6B4649AD5"/>
  </w:style>
  <w:style w:type="paragraph" w:customStyle="1" w:styleId="449D597386B94550AAEEA6B968ABD3ED">
    <w:name w:val="449D597386B94550AAEEA6B968ABD3ED"/>
  </w:style>
  <w:style w:type="paragraph" w:customStyle="1" w:styleId="9545E1DDA3AF42A583F0CBF5A4A08D8B">
    <w:name w:val="9545E1DDA3AF42A583F0CBF5A4A08D8B"/>
  </w:style>
  <w:style w:type="paragraph" w:customStyle="1" w:styleId="4439BB791E9248EC803677EEB662FD03">
    <w:name w:val="4439BB791E9248EC803677EEB662FD03"/>
  </w:style>
  <w:style w:type="paragraph" w:customStyle="1" w:styleId="595F464A77484A63B1154957A26CCD81">
    <w:name w:val="595F464A77484A63B1154957A26CCD81"/>
  </w:style>
  <w:style w:type="paragraph" w:customStyle="1" w:styleId="F31ECFA93E78494FBC5CB882F00FC879">
    <w:name w:val="F31ECFA93E78494FBC5CB882F00FC879"/>
  </w:style>
  <w:style w:type="paragraph" w:customStyle="1" w:styleId="83FC5D7C03864B84BC0F723B65C67458">
    <w:name w:val="83FC5D7C03864B84BC0F723B65C67458"/>
  </w:style>
  <w:style w:type="paragraph" w:customStyle="1" w:styleId="308D2B9C536F43D08CF90F4341366A98">
    <w:name w:val="308D2B9C536F43D08CF90F4341366A98"/>
  </w:style>
  <w:style w:type="paragraph" w:customStyle="1" w:styleId="A6EE1FD1B4B94AF5B324CD178B473883">
    <w:name w:val="A6EE1FD1B4B94AF5B324CD178B473883"/>
  </w:style>
  <w:style w:type="paragraph" w:customStyle="1" w:styleId="10D67F38CA00450EA952FBBB251E425D">
    <w:name w:val="10D67F38CA00450EA952FBBB251E425D"/>
  </w:style>
  <w:style w:type="paragraph" w:customStyle="1" w:styleId="88C3C2499CF043DE8D098EDA4DF46EE9">
    <w:name w:val="88C3C2499CF043DE8D098EDA4DF46EE9"/>
  </w:style>
  <w:style w:type="paragraph" w:customStyle="1" w:styleId="0DC80BEA32F34CF5B17B9F4A965936E7">
    <w:name w:val="0DC80BEA32F34CF5B17B9F4A965936E7"/>
  </w:style>
  <w:style w:type="paragraph" w:customStyle="1" w:styleId="27220DE646224CFE874632433202DF2A">
    <w:name w:val="27220DE646224CFE874632433202DF2A"/>
  </w:style>
  <w:style w:type="paragraph" w:customStyle="1" w:styleId="FFD2F8CC8DFC4C5D9A1DF076EB0D8232">
    <w:name w:val="FFD2F8CC8DFC4C5D9A1DF076EB0D8232"/>
  </w:style>
  <w:style w:type="paragraph" w:customStyle="1" w:styleId="60245CB9ECBD4377921EF4764BA611B0">
    <w:name w:val="60245CB9ECBD4377921EF4764BA611B0"/>
  </w:style>
  <w:style w:type="paragraph" w:customStyle="1" w:styleId="FB3691D6292B4C9C9903DCDFF24ABC45">
    <w:name w:val="FB3691D6292B4C9C9903DCDFF24ABC45"/>
  </w:style>
  <w:style w:type="paragraph" w:customStyle="1" w:styleId="3F077D6E2CE2421881764C2BC977F03F">
    <w:name w:val="3F077D6E2CE2421881764C2BC977F03F"/>
  </w:style>
  <w:style w:type="paragraph" w:customStyle="1" w:styleId="85BADA82D4D84560A9CFE36D2BFED03F">
    <w:name w:val="85BADA82D4D84560A9CFE36D2BFED03F"/>
  </w:style>
  <w:style w:type="paragraph" w:customStyle="1" w:styleId="3AA1F64D0F9746F490C9017D80143CD8">
    <w:name w:val="3AA1F64D0F9746F490C9017D80143CD8"/>
  </w:style>
  <w:style w:type="paragraph" w:customStyle="1" w:styleId="0ECF31DE3C6C4B848B0B7A1320A4C3B1">
    <w:name w:val="0ECF31DE3C6C4B848B0B7A1320A4C3B1"/>
  </w:style>
  <w:style w:type="paragraph" w:customStyle="1" w:styleId="95EE9B5CD39E4B56B39091FFD7B1B50B">
    <w:name w:val="95EE9B5CD39E4B56B39091FFD7B1B50B"/>
  </w:style>
  <w:style w:type="paragraph" w:customStyle="1" w:styleId="FDEBF41D5F0141C8AFA07686628042DB">
    <w:name w:val="FDEBF41D5F0141C8AFA07686628042DB"/>
  </w:style>
  <w:style w:type="paragraph" w:customStyle="1" w:styleId="BBFB3BB3057240B3832773CDF861F199">
    <w:name w:val="BBFB3BB3057240B3832773CDF861F199"/>
  </w:style>
  <w:style w:type="paragraph" w:customStyle="1" w:styleId="0DCB7687149D4704B6D3AAB8FEEE6A9C">
    <w:name w:val="0DCB7687149D4704B6D3AAB8FEEE6A9C"/>
    <w:rsid w:val="00567118"/>
  </w:style>
  <w:style w:type="paragraph" w:customStyle="1" w:styleId="D8527A39E9C744249C0703E1CE93920D">
    <w:name w:val="D8527A39E9C744249C0703E1CE93920D"/>
    <w:rsid w:val="00567118"/>
  </w:style>
  <w:style w:type="paragraph" w:customStyle="1" w:styleId="17934111C10D4822B5858E6F6E830399">
    <w:name w:val="17934111C10D4822B5858E6F6E830399"/>
    <w:rsid w:val="00567118"/>
  </w:style>
  <w:style w:type="paragraph" w:customStyle="1" w:styleId="7EDB989433A441FC9950C7D523B7F743">
    <w:name w:val="7EDB989433A441FC9950C7D523B7F743"/>
    <w:rsid w:val="00567118"/>
  </w:style>
  <w:style w:type="paragraph" w:customStyle="1" w:styleId="B5CEDE1A4D1A4C5EB456F112920C3596">
    <w:name w:val="B5CEDE1A4D1A4C5EB456F112920C3596"/>
    <w:rsid w:val="00833A0C"/>
  </w:style>
  <w:style w:type="paragraph" w:customStyle="1" w:styleId="015757DB1C1C415EBC6CD8C17FA5C39E">
    <w:name w:val="015757DB1C1C415EBC6CD8C17FA5C39E"/>
    <w:rsid w:val="00833A0C"/>
  </w:style>
  <w:style w:type="paragraph" w:customStyle="1" w:styleId="82B3C14B8AD24B6A855A8D6CBF6FF8ED">
    <w:name w:val="82B3C14B8AD24B6A855A8D6CBF6FF8ED"/>
    <w:rsid w:val="00833A0C"/>
  </w:style>
  <w:style w:type="paragraph" w:customStyle="1" w:styleId="1C03F9804BE04A428158D052105CB792">
    <w:name w:val="1C03F9804BE04A428158D052105CB792"/>
    <w:rsid w:val="00833A0C"/>
  </w:style>
  <w:style w:type="paragraph" w:customStyle="1" w:styleId="C32C3CD62B724AB280302B954219AE26">
    <w:name w:val="C32C3CD62B724AB280302B954219AE26"/>
    <w:rsid w:val="00833A0C"/>
  </w:style>
  <w:style w:type="paragraph" w:customStyle="1" w:styleId="27DF37B127DA417AB218EB9CB838CED1">
    <w:name w:val="27DF37B127DA417AB218EB9CB838CED1"/>
    <w:rsid w:val="00833A0C"/>
  </w:style>
  <w:style w:type="paragraph" w:customStyle="1" w:styleId="D497DAA7056546A088D84078B60C5273">
    <w:name w:val="D497DAA7056546A088D84078B60C5273"/>
    <w:rsid w:val="00833A0C"/>
  </w:style>
  <w:style w:type="paragraph" w:customStyle="1" w:styleId="C6666E3DFE3C442C921CD5204CE26663">
    <w:name w:val="C6666E3DFE3C442C921CD5204CE26663"/>
    <w:rsid w:val="00833A0C"/>
  </w:style>
  <w:style w:type="paragraph" w:customStyle="1" w:styleId="3E63CF99ECB4418CA058A992EAF87470">
    <w:name w:val="3E63CF99ECB4418CA058A992EAF87470"/>
    <w:rsid w:val="00833A0C"/>
  </w:style>
  <w:style w:type="paragraph" w:customStyle="1" w:styleId="4FEBAC1321DA4A20B007BB03687DFDB5">
    <w:name w:val="4FEBAC1321DA4A20B007BB03687DFDB5"/>
    <w:rsid w:val="00833A0C"/>
  </w:style>
  <w:style w:type="paragraph" w:customStyle="1" w:styleId="21478091C5B34F7EA2F120563C4F6B3D">
    <w:name w:val="21478091C5B34F7EA2F120563C4F6B3D"/>
    <w:rsid w:val="00833A0C"/>
  </w:style>
  <w:style w:type="paragraph" w:customStyle="1" w:styleId="511D87380B6040FEAF68A32B42867394">
    <w:name w:val="511D87380B6040FEAF68A32B42867394"/>
    <w:rsid w:val="00833A0C"/>
  </w:style>
  <w:style w:type="paragraph" w:customStyle="1" w:styleId="A09401FA4CAE4379B4008A81A3269A3F">
    <w:name w:val="A09401FA4CAE4379B4008A81A3269A3F"/>
    <w:rsid w:val="00833A0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7D3DA3-FA7D-40BF-A08E-6061A76E5D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41</TotalTime>
  <Pages>27</Pages>
  <Words>8081</Words>
  <Characters>46062</Characters>
  <Application>Microsoft Office Word</Application>
  <DocSecurity>0</DocSecurity>
  <Lines>383</Lines>
  <Paragraphs>108</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54035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16</cp:revision>
  <cp:lastPrinted>2023-08-04T07:18:00Z</cp:lastPrinted>
  <dcterms:created xsi:type="dcterms:W3CDTF">2023-08-04T06:41:00Z</dcterms:created>
  <dcterms:modified xsi:type="dcterms:W3CDTF">2023-08-04T07:22:00Z</dcterms:modified>
  <cp:category>Шаблоны</cp:category>
</cp:coreProperties>
</file>